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184C44B7"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CD5DF9">
        <w:rPr>
          <w:rFonts w:ascii="Arial" w:eastAsia="Times New Roman" w:hAnsi="Arial" w:cs="Arial"/>
          <w:b/>
          <w:sz w:val="24"/>
          <w:szCs w:val="24"/>
          <w:lang w:val="en-GB" w:eastAsia="en-US"/>
        </w:rPr>
        <w:t>2</w:t>
      </w:r>
      <w:r w:rsidR="007133D0">
        <w:rPr>
          <w:rFonts w:ascii="Arial" w:eastAsia="Times New Roman" w:hAnsi="Arial" w:cs="Arial"/>
          <w:b/>
          <w:sz w:val="24"/>
          <w:szCs w:val="24"/>
          <w:lang w:val="en-GB" w:eastAsia="en-US"/>
        </w:rPr>
        <w:t>8</w:t>
      </w:r>
      <w:r w:rsidRPr="00010936">
        <w:rPr>
          <w:rFonts w:ascii="Arial" w:eastAsia="Times New Roman" w:hAnsi="Arial"/>
          <w:b/>
          <w:bCs/>
          <w:sz w:val="24"/>
          <w:szCs w:val="24"/>
          <w:lang w:val="en-GB" w:eastAsia="en-US"/>
        </w:rPr>
        <w:tab/>
      </w:r>
      <w:r w:rsidR="00D10C77" w:rsidRPr="00D10C77">
        <w:rPr>
          <w:rFonts w:ascii="Arial" w:eastAsia="Times New Roman" w:hAnsi="Arial"/>
          <w:b/>
          <w:bCs/>
          <w:i/>
          <w:sz w:val="24"/>
          <w:szCs w:val="24"/>
          <w:lang w:val="en-GB" w:eastAsia="en-US"/>
        </w:rPr>
        <w:t>R2-2410352</w:t>
      </w:r>
      <w:bookmarkStart w:id="0" w:name="_GoBack"/>
      <w:bookmarkEnd w:id="0"/>
    </w:p>
    <w:p w14:paraId="7FD36BBA" w14:textId="41920D74" w:rsidR="0083240D" w:rsidRPr="00557614" w:rsidRDefault="007133D0" w:rsidP="0083240D">
      <w:pPr>
        <w:tabs>
          <w:tab w:val="left" w:pos="1985"/>
          <w:tab w:val="right" w:pos="9639"/>
        </w:tabs>
        <w:spacing w:after="0"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Orlando</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US</w:t>
      </w:r>
      <w:r w:rsidR="002D2778">
        <w:rPr>
          <w:rFonts w:ascii="Arial" w:eastAsia="Times New Roman" w:hAnsi="Arial" w:cs="Arial"/>
          <w:b/>
          <w:sz w:val="24"/>
          <w:szCs w:val="24"/>
          <w:lang w:val="en-GB" w:eastAsia="en-US"/>
        </w:rPr>
        <w:t>A</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Nov</w:t>
      </w:r>
      <w:r w:rsidR="00D54E8F" w:rsidRPr="00D54E8F">
        <w:rPr>
          <w:rFonts w:ascii="Arial" w:eastAsia="Times New Roman" w:hAnsi="Arial" w:cs="Arial"/>
          <w:b/>
          <w:sz w:val="24"/>
          <w:szCs w:val="24"/>
          <w:lang w:val="en-GB" w:eastAsia="en-US"/>
        </w:rPr>
        <w:t xml:space="preserve"> 1</w:t>
      </w:r>
      <w:r>
        <w:rPr>
          <w:rFonts w:ascii="Arial" w:eastAsia="Times New Roman" w:hAnsi="Arial" w:cs="Arial"/>
          <w:b/>
          <w:sz w:val="24"/>
          <w:szCs w:val="24"/>
          <w:lang w:val="en-GB" w:eastAsia="en-US"/>
        </w:rPr>
        <w:t>8</w:t>
      </w:r>
      <w:r w:rsidR="00D54E8F" w:rsidRPr="007F4838">
        <w:rPr>
          <w:rFonts w:ascii="Arial" w:eastAsia="Times New Roman" w:hAnsi="Arial" w:cs="Arial"/>
          <w:b/>
          <w:sz w:val="24"/>
          <w:szCs w:val="24"/>
          <w:vertAlign w:val="superscript"/>
          <w:lang w:val="en-GB" w:eastAsia="en-US"/>
        </w:rPr>
        <w:t>th</w:t>
      </w:r>
      <w:r w:rsidR="00D54E8F" w:rsidRPr="00D54E8F">
        <w:rPr>
          <w:rFonts w:ascii="Arial" w:eastAsia="Times New Roman" w:hAnsi="Arial" w:cs="Arial"/>
          <w:b/>
          <w:sz w:val="24"/>
          <w:szCs w:val="24"/>
          <w:lang w:val="en-GB" w:eastAsia="en-US"/>
        </w:rPr>
        <w:t xml:space="preserve"> – </w:t>
      </w:r>
      <w:r>
        <w:rPr>
          <w:rFonts w:ascii="Arial" w:eastAsia="Times New Roman" w:hAnsi="Arial" w:cs="Arial"/>
          <w:b/>
          <w:sz w:val="24"/>
          <w:szCs w:val="24"/>
          <w:lang w:val="en-GB" w:eastAsia="en-US"/>
        </w:rPr>
        <w:t>22</w:t>
      </w:r>
      <w:r>
        <w:rPr>
          <w:rFonts w:ascii="Arial" w:eastAsia="Times New Roman" w:hAnsi="Arial" w:cs="Arial"/>
          <w:b/>
          <w:sz w:val="24"/>
          <w:szCs w:val="24"/>
          <w:vertAlign w:val="superscript"/>
          <w:lang w:val="en-GB" w:eastAsia="en-US"/>
        </w:rPr>
        <w:t>nd</w:t>
      </w:r>
      <w:r w:rsidR="00D54E8F" w:rsidRPr="00D54E8F">
        <w:rPr>
          <w:rFonts w:ascii="Arial" w:eastAsia="Times New Roman" w:hAnsi="Arial" w:cs="Arial"/>
          <w:b/>
          <w:sz w:val="24"/>
          <w:szCs w:val="24"/>
          <w:lang w:val="en-GB" w:eastAsia="en-US"/>
        </w:rPr>
        <w:t>,</w:t>
      </w:r>
      <w:r w:rsidR="00CD5DF9" w:rsidRPr="00CD5DF9">
        <w:rPr>
          <w:rFonts w:ascii="Arial" w:eastAsia="Times New Roman" w:hAnsi="Arial" w:cs="Arial"/>
          <w:b/>
          <w:sz w:val="24"/>
          <w:szCs w:val="24"/>
          <w:lang w:val="en-GB" w:eastAsia="en-US"/>
        </w:rPr>
        <w:t xml:space="preserve"> 2024</w:t>
      </w:r>
    </w:p>
    <w:p w14:paraId="6CD8C537" w14:textId="77777777" w:rsidR="0083240D" w:rsidRPr="00D91251" w:rsidRDefault="0083240D" w:rsidP="00D54E8F">
      <w:pPr>
        <w:tabs>
          <w:tab w:val="left" w:pos="1985"/>
        </w:tabs>
        <w:overflowPunct/>
        <w:autoSpaceDE/>
        <w:autoSpaceDN/>
        <w:adjustRightInd/>
        <w:spacing w:line="240" w:lineRule="auto"/>
        <w:ind w:left="1985" w:hanging="1985"/>
        <w:jc w:val="left"/>
        <w:textAlignment w:val="auto"/>
        <w:rPr>
          <w:rFonts w:ascii="Arial" w:eastAsia="Times New Roman" w:hAnsi="Arial"/>
          <w:b/>
          <w:bCs/>
          <w:sz w:val="24"/>
          <w:lang w:val="en-GB"/>
        </w:rPr>
      </w:pPr>
    </w:p>
    <w:p w14:paraId="5312B88E" w14:textId="74CE1CE2" w:rsidR="0083240D" w:rsidRPr="00250190" w:rsidRDefault="0083240D" w:rsidP="00D54E8F">
      <w:pPr>
        <w:tabs>
          <w:tab w:val="left" w:pos="1985"/>
        </w:tabs>
        <w:overflowPunct/>
        <w:autoSpaceDE/>
        <w:autoSpaceDN/>
        <w:adjustRightInd/>
        <w:spacing w:line="240" w:lineRule="auto"/>
        <w:ind w:left="1985" w:hanging="1985"/>
        <w:jc w:val="left"/>
        <w:textAlignment w:val="auto"/>
        <w:rPr>
          <w:rFonts w:ascii="Arial" w:eastAsia="MS Mincho" w:hAnsi="Arial" w:cs="Arial"/>
          <w:b/>
          <w:bCs/>
          <w:sz w:val="24"/>
          <w:lang w:val="en-GB"/>
        </w:rPr>
      </w:pPr>
      <w:r w:rsidRPr="00D54E8F">
        <w:rPr>
          <w:rFonts w:ascii="Arial" w:eastAsia="Times New Roman" w:hAnsi="Arial" w:cs="Arial"/>
          <w:b/>
          <w:bCs/>
          <w:sz w:val="24"/>
          <w:lang w:val="en-GB" w:eastAsia="en-US"/>
        </w:rPr>
        <w:t>Agenda</w:t>
      </w:r>
      <w:r w:rsidRPr="00202323">
        <w:rPr>
          <w:rFonts w:ascii="Arial" w:eastAsia="MS Mincho" w:hAnsi="Arial" w:cs="Arial"/>
          <w:b/>
          <w:bCs/>
          <w:sz w:val="24"/>
          <w:lang w:val="en-GB" w:eastAsia="en-US"/>
        </w:rPr>
        <w:t xml:space="preserve">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353C3D">
        <w:rPr>
          <w:rFonts w:ascii="Arial" w:eastAsia="MS Mincho" w:hAnsi="Arial" w:cs="Arial"/>
          <w:b/>
          <w:bCs/>
          <w:sz w:val="24"/>
          <w:lang w:val="en-GB" w:eastAsia="en-US"/>
        </w:rPr>
        <w:t>4</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77777777"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Pr="00A646DC">
        <w:rPr>
          <w:rFonts w:ascii="Arial" w:eastAsia="Times New Roman" w:hAnsi="Arial" w:cs="Arial"/>
          <w:b/>
          <w:bCs/>
          <w:sz w:val="24"/>
          <w:lang w:val="en-GB" w:eastAsia="en-US"/>
        </w:rPr>
        <w:t>Discussion on LP-WUS for RRC_CONNECTED mode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74DC3123" w14:textId="04ED0363" w:rsidR="0083240D" w:rsidRPr="00A646DC" w:rsidRDefault="00493A6C" w:rsidP="0083240D">
      <w:pPr>
        <w:rPr>
          <w:rFonts w:eastAsiaTheme="minorEastAsia"/>
          <w:bCs/>
          <w:szCs w:val="22"/>
        </w:rPr>
      </w:pPr>
      <w:r>
        <w:rPr>
          <w:szCs w:val="21"/>
          <w:lang w:val="en-GB"/>
        </w:rPr>
        <w:t>T</w:t>
      </w:r>
      <w:r w:rsidR="00EE511B">
        <w:rPr>
          <w:rFonts w:eastAsiaTheme="minorEastAsia"/>
          <w:bCs/>
          <w:szCs w:val="22"/>
        </w:rPr>
        <w:t>he following agreements are reached on</w:t>
      </w:r>
      <w:r w:rsidR="00EE511B" w:rsidRPr="00EE511B">
        <w:t xml:space="preserve"> </w:t>
      </w:r>
      <w:r w:rsidR="00EE511B" w:rsidRPr="00EE511B">
        <w:rPr>
          <w:rFonts w:eastAsiaTheme="minorEastAsia"/>
          <w:bCs/>
          <w:szCs w:val="22"/>
        </w:rPr>
        <w:t>LP-WUS for RRC_CONNECTED mode</w:t>
      </w:r>
      <w:r>
        <w:rPr>
          <w:rFonts w:eastAsiaTheme="minorEastAsia"/>
          <w:bCs/>
          <w:szCs w:val="22"/>
        </w:rPr>
        <w:t xml:space="preserve"> in RAN2</w:t>
      </w:r>
      <w:r w:rsidR="005825E0">
        <w:rPr>
          <w:rFonts w:eastAsiaTheme="minorEastAsia"/>
          <w:bCs/>
          <w:szCs w:val="22"/>
        </w:rPr>
        <w:t>#127bis meeting</w:t>
      </w:r>
      <w:r w:rsidR="00240067">
        <w:rPr>
          <w:rFonts w:eastAsiaTheme="minorEastAsia"/>
          <w:bCs/>
          <w:szCs w:val="22"/>
        </w:rPr>
        <w:t xml:space="preserve"> </w:t>
      </w:r>
      <w:r>
        <w:rPr>
          <w:rFonts w:eastAsiaTheme="minorEastAsia"/>
          <w:bCs/>
          <w:szCs w:val="22"/>
        </w:rPr>
        <w:t>[1]</w:t>
      </w:r>
      <w:r w:rsidR="00EE511B">
        <w:rPr>
          <w:rFonts w:eastAsiaTheme="minorEastAsia"/>
          <w:bCs/>
          <w:szCs w:val="22"/>
        </w:rPr>
        <w:t>.</w:t>
      </w:r>
    </w:p>
    <w:tbl>
      <w:tblPr>
        <w:tblStyle w:val="af1"/>
        <w:tblW w:w="0" w:type="auto"/>
        <w:tblLook w:val="04A0" w:firstRow="1" w:lastRow="0" w:firstColumn="1" w:lastColumn="0" w:noHBand="0" w:noVBand="1"/>
      </w:tblPr>
      <w:tblGrid>
        <w:gridCol w:w="9628"/>
      </w:tblGrid>
      <w:tr w:rsidR="0083240D" w:rsidRPr="00B222AE" w14:paraId="75A814D9" w14:textId="77777777" w:rsidTr="009077CA">
        <w:tc>
          <w:tcPr>
            <w:tcW w:w="9628" w:type="dxa"/>
          </w:tcPr>
          <w:p w14:paraId="700C17EF" w14:textId="77777777" w:rsidR="00240067" w:rsidRPr="000E78E4" w:rsidRDefault="00240067" w:rsidP="00240067">
            <w:pPr>
              <w:pStyle w:val="Agreement"/>
              <w:numPr>
                <w:ilvl w:val="0"/>
                <w:numId w:val="8"/>
              </w:numPr>
              <w:tabs>
                <w:tab w:val="clear" w:pos="360"/>
                <w:tab w:val="num" w:pos="1619"/>
              </w:tabs>
              <w:ind w:left="1619"/>
            </w:pPr>
            <w:r w:rsidRPr="00C7021B">
              <w:rPr>
                <w:lang w:eastAsia="zh-CN"/>
              </w:rPr>
              <w:t xml:space="preserve">For Option 1-2, LP-WUS monitoring is performed at least outside legacy C-DRX Active Time. FFS if the legacy </w:t>
            </w:r>
            <w:proofErr w:type="spellStart"/>
            <w:r w:rsidRPr="00C7021B">
              <w:rPr>
                <w:lang w:eastAsia="zh-CN"/>
              </w:rPr>
              <w:t>drx-onDurationTimer</w:t>
            </w:r>
            <w:proofErr w:type="spellEnd"/>
            <w:r w:rsidRPr="00C7021B">
              <w:rPr>
                <w:lang w:eastAsia="zh-CN"/>
              </w:rPr>
              <w:t xml:space="preserve"> is started or not if the new timer is configured in Option 1-2.</w:t>
            </w:r>
          </w:p>
          <w:p w14:paraId="1AFF1F84" w14:textId="77777777" w:rsidR="00240067" w:rsidRDefault="00240067" w:rsidP="00240067">
            <w:pPr>
              <w:pStyle w:val="Agreement"/>
              <w:numPr>
                <w:ilvl w:val="0"/>
                <w:numId w:val="8"/>
              </w:numPr>
              <w:tabs>
                <w:tab w:val="clear" w:pos="360"/>
                <w:tab w:val="num" w:pos="1619"/>
              </w:tabs>
              <w:ind w:left="1619"/>
              <w:rPr>
                <w:bCs/>
                <w:lang w:eastAsia="zh-CN"/>
              </w:rPr>
            </w:pPr>
            <w:r w:rsidRPr="00CE2542">
              <w:rPr>
                <w:iCs/>
                <w:lang w:eastAsia="zh-CN"/>
              </w:rPr>
              <w:t xml:space="preserve">In option 1-2, a new timer triggered by LPWUS is introduced. When this new timer is running, UE is </w:t>
            </w:r>
            <w:r w:rsidRPr="009C1E93">
              <w:rPr>
                <w:iCs/>
                <w:lang w:eastAsia="zh-CN"/>
              </w:rPr>
              <w:t xml:space="preserve">in C-DRX active time. </w:t>
            </w:r>
            <w:r w:rsidRPr="009C1E93">
              <w:rPr>
                <w:bCs/>
                <w:lang w:eastAsia="zh-CN"/>
              </w:rPr>
              <w:t>When UE is not in C-DRX active time, UE goes back to LPWUS monitoring.</w:t>
            </w:r>
            <w:r w:rsidRPr="003672C0">
              <w:rPr>
                <w:bCs/>
                <w:lang w:eastAsia="zh-CN"/>
              </w:rPr>
              <w:t xml:space="preserve"> </w:t>
            </w:r>
          </w:p>
          <w:p w14:paraId="517E4EF6" w14:textId="4868CFD0" w:rsidR="0083240D" w:rsidRPr="00E4591E" w:rsidRDefault="00240067" w:rsidP="00240067">
            <w:pPr>
              <w:pStyle w:val="Agreement"/>
              <w:numPr>
                <w:ilvl w:val="0"/>
                <w:numId w:val="8"/>
              </w:numPr>
              <w:tabs>
                <w:tab w:val="clear" w:pos="360"/>
                <w:tab w:val="num" w:pos="1619"/>
              </w:tabs>
              <w:ind w:left="1619"/>
              <w:rPr>
                <w:rFonts w:ascii="Times" w:eastAsia="Batang" w:hAnsi="Times"/>
                <w:lang w:eastAsia="x-none"/>
              </w:rPr>
            </w:pPr>
            <w:r w:rsidRPr="00AD4EDD">
              <w:rPr>
                <w:lang w:val="en-US" w:eastAsia="zh-CN"/>
              </w:rPr>
              <w:t xml:space="preserve">When UE is in C-DRX active time, </w:t>
            </w:r>
            <w:r w:rsidRPr="00AD4EDD">
              <w:rPr>
                <w:lang w:eastAsia="zh-CN"/>
              </w:rPr>
              <w:t>UE PDCCH monitoring behaviors related to other legacy DRX timers (</w:t>
            </w:r>
            <w:r>
              <w:rPr>
                <w:lang w:eastAsia="zh-CN"/>
              </w:rPr>
              <w:t>except</w:t>
            </w:r>
            <w:r w:rsidRPr="00AD4EDD">
              <w:rPr>
                <w:lang w:eastAsia="zh-CN"/>
              </w:rPr>
              <w:t xml:space="preserve"> for </w:t>
            </w:r>
            <w:proofErr w:type="spellStart"/>
            <w:r w:rsidRPr="00AD4EDD">
              <w:rPr>
                <w:lang w:eastAsia="zh-CN"/>
              </w:rPr>
              <w:t>drx-onDurationTimer</w:t>
            </w:r>
            <w:proofErr w:type="spellEnd"/>
            <w:r w:rsidRPr="00AD4EDD">
              <w:rPr>
                <w:lang w:eastAsia="zh-CN"/>
              </w:rPr>
              <w:t>) are not affected.</w:t>
            </w:r>
          </w:p>
        </w:tc>
      </w:tr>
    </w:tbl>
    <w:p w14:paraId="4C34AEBC" w14:textId="06E9C610" w:rsidR="0083240D" w:rsidRPr="009C4FD3" w:rsidRDefault="0083240D" w:rsidP="00166684">
      <w:pPr>
        <w:spacing w:before="240" w:after="120" w:line="240" w:lineRule="auto"/>
        <w:rPr>
          <w:szCs w:val="22"/>
          <w:lang w:val="en-GB"/>
        </w:rPr>
      </w:pPr>
      <w:r w:rsidRPr="009C4FD3">
        <w:rPr>
          <w:szCs w:val="22"/>
          <w:lang w:val="en-GB"/>
        </w:rPr>
        <w:t xml:space="preserve">In this contribution, we </w:t>
      </w:r>
      <w:r w:rsidR="00693E48">
        <w:rPr>
          <w:szCs w:val="22"/>
          <w:lang w:val="en-GB"/>
        </w:rPr>
        <w:t xml:space="preserve">further </w:t>
      </w:r>
      <w:r w:rsidRPr="009C4FD3">
        <w:rPr>
          <w:szCs w:val="22"/>
          <w:lang w:val="en-GB"/>
        </w:rPr>
        <w:t xml:space="preserve">discuss </w:t>
      </w:r>
      <w:r w:rsidRPr="009C4FD3">
        <w:rPr>
          <w:rFonts w:hint="eastAsia"/>
          <w:szCs w:val="22"/>
          <w:lang w:val="en-GB"/>
        </w:rPr>
        <w:t>high</w:t>
      </w:r>
      <w:r>
        <w:rPr>
          <w:szCs w:val="22"/>
          <w:lang w:val="en-GB"/>
        </w:rPr>
        <w:t>er</w:t>
      </w:r>
      <w:r w:rsidRPr="009C4FD3">
        <w:rPr>
          <w:szCs w:val="22"/>
          <w:lang w:val="en-GB"/>
        </w:rPr>
        <w:t xml:space="preserve"> layer design for CONNECTED mode.</w:t>
      </w:r>
    </w:p>
    <w:p w14:paraId="1C203D56" w14:textId="77777777" w:rsidR="0083240D" w:rsidRDefault="0083240D" w:rsidP="008561C8">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37A2F2F3" w14:textId="47EDB36F" w:rsidR="0083240D" w:rsidRDefault="0083240D" w:rsidP="008561C8">
      <w:pPr>
        <w:pStyle w:val="2"/>
        <w:numPr>
          <w:ilvl w:val="1"/>
          <w:numId w:val="2"/>
        </w:numPr>
      </w:pPr>
      <w:r>
        <w:t xml:space="preserve">Basic </w:t>
      </w:r>
      <w:r w:rsidRPr="00F9639F">
        <w:t>functionality</w:t>
      </w:r>
      <w:r>
        <w:t xml:space="preserve"> for </w:t>
      </w:r>
      <w:r w:rsidR="00AE745D">
        <w:t>O</w:t>
      </w:r>
      <w:r w:rsidR="00AE745D" w:rsidRPr="00E4591E">
        <w:t>ption 1-2</w:t>
      </w:r>
    </w:p>
    <w:p w14:paraId="10BD73DB" w14:textId="2B7A144D" w:rsidR="00E4591E" w:rsidRDefault="00AE745D" w:rsidP="00E4591E">
      <w:pPr>
        <w:pStyle w:val="30"/>
        <w:numPr>
          <w:ilvl w:val="2"/>
          <w:numId w:val="2"/>
        </w:numPr>
      </w:pPr>
      <w:r w:rsidRPr="00AE745D">
        <w:t>PDCCH monitoring impacted by LP-WUS</w:t>
      </w:r>
    </w:p>
    <w:p w14:paraId="3568964D" w14:textId="74138057" w:rsidR="00AD4873" w:rsidRDefault="00AD4873" w:rsidP="007E638F">
      <w:pPr>
        <w:spacing w:line="240" w:lineRule="auto"/>
        <w:rPr>
          <w:rFonts w:eastAsiaTheme="minorEastAsia"/>
          <w:bCs/>
          <w:szCs w:val="22"/>
        </w:rPr>
      </w:pPr>
      <w:r>
        <w:rPr>
          <w:rFonts w:eastAsiaTheme="minorEastAsia"/>
          <w:bCs/>
          <w:szCs w:val="22"/>
        </w:rPr>
        <w:t xml:space="preserve">In last meeting, the procedure for Option 1-2 was discussed and there </w:t>
      </w:r>
      <w:r w:rsidR="003B1ACE">
        <w:rPr>
          <w:rFonts w:eastAsiaTheme="minorEastAsia"/>
          <w:bCs/>
          <w:szCs w:val="22"/>
        </w:rPr>
        <w:t>wa</w:t>
      </w:r>
      <w:r>
        <w:rPr>
          <w:rFonts w:eastAsiaTheme="minorEastAsia"/>
          <w:bCs/>
          <w:szCs w:val="22"/>
        </w:rPr>
        <w:t xml:space="preserve">s </w:t>
      </w:r>
      <w:r w:rsidR="003B1ACE">
        <w:rPr>
          <w:rFonts w:eastAsiaTheme="minorEastAsia"/>
          <w:bCs/>
          <w:szCs w:val="22"/>
        </w:rPr>
        <w:t>an FFS left as below.</w:t>
      </w:r>
    </w:p>
    <w:p w14:paraId="2B2F7235" w14:textId="0C7AF4C6" w:rsidR="003B1ACE" w:rsidRPr="003B1ACE" w:rsidRDefault="003B1ACE" w:rsidP="003B1ACE">
      <w:pPr>
        <w:pStyle w:val="Agreement"/>
        <w:widowControl w:val="0"/>
        <w:spacing w:after="240"/>
        <w:ind w:left="142"/>
        <w:rPr>
          <w:lang w:eastAsia="zh-CN"/>
        </w:rPr>
      </w:pPr>
      <w:r w:rsidRPr="00C7021B">
        <w:rPr>
          <w:lang w:eastAsia="zh-CN"/>
        </w:rPr>
        <w:t xml:space="preserve">FFS if the legacy </w:t>
      </w:r>
      <w:proofErr w:type="spellStart"/>
      <w:r w:rsidRPr="00C7021B">
        <w:rPr>
          <w:lang w:eastAsia="zh-CN"/>
        </w:rPr>
        <w:t>drx-onDurationTimer</w:t>
      </w:r>
      <w:proofErr w:type="spellEnd"/>
      <w:r w:rsidRPr="00C7021B">
        <w:rPr>
          <w:lang w:eastAsia="zh-CN"/>
        </w:rPr>
        <w:t xml:space="preserve"> is started or not if the new timer is configured in Option 1-2.</w:t>
      </w:r>
    </w:p>
    <w:p w14:paraId="5A28FB78" w14:textId="07136985" w:rsidR="003B1ACE" w:rsidRDefault="007D4A1A" w:rsidP="007E638F">
      <w:pPr>
        <w:spacing w:line="240" w:lineRule="auto"/>
        <w:rPr>
          <w:rFonts w:eastAsiaTheme="minorEastAsia"/>
          <w:bCs/>
          <w:szCs w:val="22"/>
        </w:rPr>
      </w:pPr>
      <w:r>
        <w:rPr>
          <w:rFonts w:eastAsiaTheme="minorEastAsia"/>
          <w:bCs/>
          <w:szCs w:val="22"/>
        </w:rPr>
        <w:t>Based on the RAN1 agreement</w:t>
      </w:r>
      <w:r w:rsidR="00CC6801">
        <w:rPr>
          <w:rFonts w:eastAsiaTheme="minorEastAsia"/>
          <w:bCs/>
          <w:szCs w:val="22"/>
        </w:rPr>
        <w:t xml:space="preserve"> from RAN1-118</w:t>
      </w:r>
      <w:r>
        <w:rPr>
          <w:rFonts w:eastAsiaTheme="minorEastAsia"/>
          <w:bCs/>
          <w:szCs w:val="22"/>
        </w:rPr>
        <w:t>: “</w:t>
      </w:r>
      <w:r w:rsidR="008658EF" w:rsidRPr="008658EF">
        <w:rPr>
          <w:rFonts w:eastAsiaTheme="minorEastAsia"/>
          <w:bCs/>
          <w:szCs w:val="22"/>
        </w:rPr>
        <w:t xml:space="preserve">UE PDCCH monitoring is not triggered by legacy C-DRX cycle and </w:t>
      </w:r>
      <w:proofErr w:type="spellStart"/>
      <w:r w:rsidR="008658EF" w:rsidRPr="007D4A1A">
        <w:rPr>
          <w:rFonts w:eastAsiaTheme="minorEastAsia"/>
          <w:bCs/>
          <w:i/>
          <w:szCs w:val="22"/>
        </w:rPr>
        <w:t>drx-onDurationTimer</w:t>
      </w:r>
      <w:proofErr w:type="spellEnd"/>
      <w:r w:rsidR="008658EF" w:rsidRPr="008658EF">
        <w:rPr>
          <w:rFonts w:eastAsiaTheme="minorEastAsia"/>
          <w:bCs/>
          <w:szCs w:val="22"/>
        </w:rPr>
        <w:t xml:space="preserve"> when monitoring LP-WUS</w:t>
      </w:r>
      <w:r>
        <w:rPr>
          <w:rFonts w:eastAsiaTheme="minorEastAsia"/>
          <w:bCs/>
          <w:szCs w:val="22"/>
        </w:rPr>
        <w:t>”, the intended UE behavior i</w:t>
      </w:r>
      <w:r w:rsidR="0026636A">
        <w:rPr>
          <w:rFonts w:eastAsiaTheme="minorEastAsia"/>
          <w:bCs/>
          <w:szCs w:val="22"/>
        </w:rPr>
        <w:t xml:space="preserve">s not to trigger PDCCH monitoring, so the simplest way is to specify that the </w:t>
      </w:r>
      <w:r w:rsidR="0026636A" w:rsidRPr="0026636A">
        <w:rPr>
          <w:rFonts w:eastAsiaTheme="minorEastAsia"/>
          <w:bCs/>
          <w:szCs w:val="22"/>
        </w:rPr>
        <w:t xml:space="preserve">legacy </w:t>
      </w:r>
      <w:proofErr w:type="spellStart"/>
      <w:r w:rsidR="0026636A" w:rsidRPr="0026636A">
        <w:rPr>
          <w:rFonts w:eastAsiaTheme="minorEastAsia"/>
          <w:bCs/>
          <w:i/>
          <w:szCs w:val="22"/>
        </w:rPr>
        <w:t>drx-onDurationTimer</w:t>
      </w:r>
      <w:proofErr w:type="spellEnd"/>
      <w:r w:rsidR="0026636A" w:rsidRPr="0026636A">
        <w:rPr>
          <w:rFonts w:eastAsiaTheme="minorEastAsia"/>
          <w:bCs/>
          <w:szCs w:val="22"/>
        </w:rPr>
        <w:t xml:space="preserve"> is </w:t>
      </w:r>
      <w:r w:rsidR="0026636A">
        <w:rPr>
          <w:rFonts w:eastAsiaTheme="minorEastAsia"/>
          <w:bCs/>
          <w:szCs w:val="22"/>
        </w:rPr>
        <w:t xml:space="preserve">not </w:t>
      </w:r>
      <w:r w:rsidR="0026636A" w:rsidRPr="0026636A">
        <w:rPr>
          <w:rFonts w:eastAsiaTheme="minorEastAsia"/>
          <w:bCs/>
          <w:szCs w:val="22"/>
        </w:rPr>
        <w:t>started</w:t>
      </w:r>
      <w:r w:rsidR="0026636A" w:rsidRPr="0026636A">
        <w:t xml:space="preserve"> </w:t>
      </w:r>
      <w:r w:rsidR="007D0DC4">
        <w:t xml:space="preserve">if </w:t>
      </w:r>
      <w:r w:rsidR="0026636A" w:rsidRPr="0026636A">
        <w:rPr>
          <w:rFonts w:eastAsiaTheme="minorEastAsia"/>
          <w:bCs/>
          <w:szCs w:val="22"/>
        </w:rPr>
        <w:t>LP-WUS is enable</w:t>
      </w:r>
      <w:r w:rsidR="00C86B06">
        <w:rPr>
          <w:rFonts w:eastAsiaTheme="minorEastAsia"/>
          <w:bCs/>
          <w:szCs w:val="22"/>
        </w:rPr>
        <w:t>d</w:t>
      </w:r>
      <w:r w:rsidR="0026636A" w:rsidRPr="0026636A">
        <w:rPr>
          <w:rFonts w:eastAsiaTheme="minorEastAsia"/>
          <w:bCs/>
          <w:szCs w:val="22"/>
        </w:rPr>
        <w:t xml:space="preserve">/used </w:t>
      </w:r>
      <w:r w:rsidR="0026636A">
        <w:rPr>
          <w:rFonts w:eastAsiaTheme="minorEastAsia"/>
          <w:bCs/>
          <w:szCs w:val="22"/>
        </w:rPr>
        <w:t>for</w:t>
      </w:r>
      <w:r w:rsidR="0026636A" w:rsidRPr="0026636A">
        <w:rPr>
          <w:rFonts w:eastAsiaTheme="minorEastAsia"/>
          <w:bCs/>
          <w:szCs w:val="22"/>
        </w:rPr>
        <w:t xml:space="preserve"> the UE</w:t>
      </w:r>
      <w:r w:rsidR="00CC6801">
        <w:rPr>
          <w:rFonts w:eastAsiaTheme="minorEastAsia"/>
          <w:bCs/>
          <w:szCs w:val="22"/>
        </w:rPr>
        <w:t>.</w:t>
      </w:r>
      <w:r w:rsidR="00A66F93">
        <w:rPr>
          <w:rFonts w:eastAsiaTheme="minorEastAsia"/>
          <w:bCs/>
          <w:szCs w:val="22"/>
        </w:rPr>
        <w:t xml:space="preserve"> T</w:t>
      </w:r>
      <w:r w:rsidR="00C86B06">
        <w:rPr>
          <w:rFonts w:eastAsiaTheme="minorEastAsia"/>
          <w:bCs/>
          <w:szCs w:val="22"/>
        </w:rPr>
        <w:t>he new timer will be used to trigger MR PDCCH monitoring</w:t>
      </w:r>
      <w:r w:rsidR="00CC6801">
        <w:rPr>
          <w:rFonts w:eastAsiaTheme="minorEastAsia"/>
          <w:bCs/>
          <w:szCs w:val="22"/>
        </w:rPr>
        <w:t xml:space="preserve"> and</w:t>
      </w:r>
      <w:r w:rsidR="00AB13EC">
        <w:rPr>
          <w:rFonts w:eastAsiaTheme="minorEastAsia"/>
          <w:bCs/>
          <w:szCs w:val="22"/>
        </w:rPr>
        <w:t xml:space="preserve"> the </w:t>
      </w:r>
      <w:r w:rsidR="00AB13EC" w:rsidRPr="0026636A">
        <w:rPr>
          <w:rFonts w:eastAsiaTheme="minorEastAsia"/>
          <w:bCs/>
          <w:szCs w:val="22"/>
        </w:rPr>
        <w:t xml:space="preserve">legacy </w:t>
      </w:r>
      <w:proofErr w:type="spellStart"/>
      <w:r w:rsidR="00AB13EC" w:rsidRPr="0026636A">
        <w:rPr>
          <w:rFonts w:eastAsiaTheme="minorEastAsia"/>
          <w:bCs/>
          <w:i/>
          <w:szCs w:val="22"/>
        </w:rPr>
        <w:t>drx-onDurationTimer</w:t>
      </w:r>
      <w:proofErr w:type="spellEnd"/>
      <w:r w:rsidR="00AB13EC" w:rsidRPr="0026636A">
        <w:rPr>
          <w:rFonts w:eastAsiaTheme="minorEastAsia"/>
          <w:bCs/>
          <w:szCs w:val="22"/>
        </w:rPr>
        <w:t xml:space="preserve"> </w:t>
      </w:r>
      <w:r w:rsidR="00AB13EC">
        <w:rPr>
          <w:rFonts w:eastAsiaTheme="minorEastAsia"/>
          <w:bCs/>
          <w:szCs w:val="22"/>
        </w:rPr>
        <w:t xml:space="preserve">will never be </w:t>
      </w:r>
      <w:r w:rsidR="00AB13EC" w:rsidRPr="0026636A">
        <w:rPr>
          <w:rFonts w:eastAsiaTheme="minorEastAsia"/>
          <w:bCs/>
          <w:szCs w:val="22"/>
        </w:rPr>
        <w:t>started</w:t>
      </w:r>
      <w:r w:rsidR="00C86B06">
        <w:rPr>
          <w:rFonts w:eastAsiaTheme="minorEastAsia"/>
          <w:bCs/>
          <w:szCs w:val="22"/>
        </w:rPr>
        <w:t>.</w:t>
      </w:r>
    </w:p>
    <w:p w14:paraId="1CBCE662" w14:textId="059AEEBC" w:rsidR="00C86B06" w:rsidRPr="00C1425E" w:rsidRDefault="00C86B06" w:rsidP="00C86B06">
      <w:pPr>
        <w:spacing w:line="240" w:lineRule="auto"/>
        <w:rPr>
          <w:rFonts w:eastAsiaTheme="minorEastAsia"/>
          <w:b/>
          <w:bCs/>
          <w:szCs w:val="22"/>
        </w:rPr>
      </w:pPr>
      <w:r w:rsidRPr="00C1425E">
        <w:rPr>
          <w:rFonts w:eastAsiaTheme="minorEastAsia" w:hint="eastAsia"/>
          <w:b/>
          <w:bCs/>
          <w:szCs w:val="22"/>
        </w:rPr>
        <w:t>P</w:t>
      </w:r>
      <w:r w:rsidRPr="00C1425E">
        <w:rPr>
          <w:rFonts w:eastAsiaTheme="minorEastAsia"/>
          <w:b/>
          <w:bCs/>
          <w:szCs w:val="22"/>
        </w:rPr>
        <w:t xml:space="preserve">roposal 1: </w:t>
      </w:r>
      <w:r>
        <w:rPr>
          <w:rFonts w:eastAsiaTheme="minorEastAsia"/>
          <w:b/>
          <w:bCs/>
          <w:szCs w:val="22"/>
        </w:rPr>
        <w:t>T</w:t>
      </w:r>
      <w:r w:rsidRPr="00C86B06">
        <w:rPr>
          <w:rFonts w:eastAsiaTheme="minorEastAsia"/>
          <w:b/>
          <w:bCs/>
          <w:szCs w:val="22"/>
        </w:rPr>
        <w:t xml:space="preserve">he legacy </w:t>
      </w:r>
      <w:proofErr w:type="spellStart"/>
      <w:r w:rsidRPr="00C86B06">
        <w:rPr>
          <w:rFonts w:eastAsiaTheme="minorEastAsia"/>
          <w:b/>
          <w:bCs/>
          <w:i/>
          <w:szCs w:val="22"/>
        </w:rPr>
        <w:t>drx-onDurationTimer</w:t>
      </w:r>
      <w:proofErr w:type="spellEnd"/>
      <w:r w:rsidRPr="00C86B06">
        <w:rPr>
          <w:rFonts w:eastAsiaTheme="minorEastAsia"/>
          <w:b/>
          <w:bCs/>
          <w:szCs w:val="22"/>
        </w:rPr>
        <w:t xml:space="preserve"> is not started if LP-WUS is enable</w:t>
      </w:r>
      <w:r>
        <w:rPr>
          <w:rFonts w:eastAsiaTheme="minorEastAsia"/>
          <w:b/>
          <w:bCs/>
          <w:szCs w:val="22"/>
        </w:rPr>
        <w:t>d</w:t>
      </w:r>
      <w:r w:rsidRPr="00C86B06">
        <w:rPr>
          <w:rFonts w:eastAsiaTheme="minorEastAsia"/>
          <w:b/>
          <w:bCs/>
          <w:szCs w:val="22"/>
        </w:rPr>
        <w:t>/used for the UE</w:t>
      </w:r>
      <w:r w:rsidRPr="00C1425E">
        <w:rPr>
          <w:rFonts w:eastAsiaTheme="minorEastAsia"/>
          <w:b/>
          <w:bCs/>
          <w:szCs w:val="22"/>
        </w:rPr>
        <w:t>.</w:t>
      </w:r>
    </w:p>
    <w:p w14:paraId="6F761271" w14:textId="0EC3C466" w:rsidR="00A92E1B" w:rsidRPr="00A92E1B" w:rsidRDefault="00A92E1B" w:rsidP="00A92E1B">
      <w:pPr>
        <w:spacing w:line="240" w:lineRule="auto"/>
        <w:rPr>
          <w:rFonts w:eastAsiaTheme="minorEastAsia"/>
          <w:bCs/>
          <w:szCs w:val="22"/>
        </w:rPr>
      </w:pPr>
      <w:r>
        <w:rPr>
          <w:rFonts w:eastAsiaTheme="minorEastAsia"/>
          <w:bCs/>
          <w:szCs w:val="22"/>
        </w:rPr>
        <w:lastRenderedPageBreak/>
        <w:t xml:space="preserve">In some cases, there is no following data to be received before </w:t>
      </w:r>
      <w:r w:rsidRPr="00F17D36">
        <w:rPr>
          <w:rFonts w:eastAsiaTheme="minorEastAsia"/>
          <w:bCs/>
          <w:szCs w:val="22"/>
        </w:rPr>
        <w:t>C-DRX Active Time related timers</w:t>
      </w:r>
      <w:r>
        <w:rPr>
          <w:rFonts w:eastAsiaTheme="minorEastAsia"/>
          <w:bCs/>
          <w:szCs w:val="22"/>
        </w:rPr>
        <w:t xml:space="preserve"> expire, it wastes power if UE keeps monitoring PDCCH. In legacy C-DRX, (Long) </w:t>
      </w:r>
      <w:r w:rsidRPr="00884828">
        <w:rPr>
          <w:rFonts w:eastAsiaTheme="minorEastAsia"/>
          <w:bCs/>
          <w:szCs w:val="22"/>
        </w:rPr>
        <w:t>DRX Command MAC CE</w:t>
      </w:r>
      <w:r>
        <w:rPr>
          <w:rFonts w:eastAsiaTheme="minorEastAsia"/>
          <w:bCs/>
          <w:szCs w:val="22"/>
        </w:rPr>
        <w:t xml:space="preserve"> is introduced to overcome this issue, the NW can end the </w:t>
      </w:r>
      <w:r w:rsidRPr="00884828">
        <w:rPr>
          <w:rFonts w:eastAsiaTheme="minorEastAsia"/>
          <w:bCs/>
          <w:szCs w:val="22"/>
        </w:rPr>
        <w:t>C-DRX Active Time</w:t>
      </w:r>
      <w:r>
        <w:rPr>
          <w:rFonts w:eastAsiaTheme="minorEastAsia"/>
          <w:bCs/>
          <w:szCs w:val="22"/>
        </w:rPr>
        <w:t xml:space="preserve"> if it finds no more data reception is needed to reduce power consumption. Based on the agreed procedure for Option 1-2, we understand similar mechanism can be supported naturally, e.g. </w:t>
      </w:r>
      <w:r w:rsidRPr="00884828">
        <w:rPr>
          <w:rFonts w:eastAsiaTheme="minorEastAsia"/>
          <w:bCs/>
          <w:szCs w:val="22"/>
        </w:rPr>
        <w:t xml:space="preserve">MR </w:t>
      </w:r>
      <w:r>
        <w:rPr>
          <w:rFonts w:eastAsiaTheme="minorEastAsia"/>
          <w:bCs/>
          <w:szCs w:val="22"/>
        </w:rPr>
        <w:t xml:space="preserve">(Long) </w:t>
      </w:r>
      <w:r w:rsidRPr="00884828">
        <w:rPr>
          <w:rFonts w:eastAsiaTheme="minorEastAsia"/>
          <w:bCs/>
          <w:szCs w:val="22"/>
        </w:rPr>
        <w:t xml:space="preserve">DRX Command MAC CE </w:t>
      </w:r>
      <w:r>
        <w:rPr>
          <w:rFonts w:eastAsiaTheme="minorEastAsia"/>
          <w:bCs/>
          <w:szCs w:val="22"/>
        </w:rPr>
        <w:t>can be used</w:t>
      </w:r>
      <w:r w:rsidRPr="00884828">
        <w:rPr>
          <w:rFonts w:eastAsiaTheme="minorEastAsia"/>
          <w:bCs/>
          <w:szCs w:val="22"/>
        </w:rPr>
        <w:t xml:space="preserve"> to </w:t>
      </w:r>
      <w:r w:rsidR="006E16AB" w:rsidRPr="00782F5C">
        <w:rPr>
          <w:noProof/>
        </w:rPr>
        <w:t xml:space="preserve">stop </w:t>
      </w:r>
      <w:r w:rsidR="006E16AB" w:rsidRPr="00782F5C">
        <w:rPr>
          <w:i/>
          <w:noProof/>
        </w:rPr>
        <w:t>drx-</w:t>
      </w:r>
      <w:r w:rsidR="009B58AE" w:rsidRPr="009B58AE">
        <w:t xml:space="preserve"> </w:t>
      </w:r>
      <w:r w:rsidR="009B58AE" w:rsidRPr="009B58AE">
        <w:rPr>
          <w:i/>
          <w:noProof/>
        </w:rPr>
        <w:t>InactivityTimer</w:t>
      </w:r>
      <w:r w:rsidR="006E16AB">
        <w:rPr>
          <w:noProof/>
        </w:rPr>
        <w:t>,</w:t>
      </w:r>
      <w:r w:rsidR="006E16AB" w:rsidRPr="00782F5C">
        <w:rPr>
          <w:iCs/>
          <w:noProof/>
        </w:rPr>
        <w:t xml:space="preserve"> </w:t>
      </w:r>
      <w:r w:rsidR="006E16AB">
        <w:rPr>
          <w:iCs/>
          <w:noProof/>
        </w:rPr>
        <w:t xml:space="preserve">which may </w:t>
      </w:r>
      <w:r w:rsidR="00A94BBF" w:rsidRPr="00A94BBF">
        <w:rPr>
          <w:rFonts w:eastAsiaTheme="minorEastAsia"/>
          <w:bCs/>
          <w:szCs w:val="22"/>
        </w:rPr>
        <w:t xml:space="preserve">terminate </w:t>
      </w:r>
      <w:r w:rsidRPr="00884828">
        <w:rPr>
          <w:rFonts w:eastAsiaTheme="minorEastAsia"/>
          <w:bCs/>
          <w:szCs w:val="22"/>
        </w:rPr>
        <w:t>the C-DRX Active Time and trigger LP-WUS monitoring</w:t>
      </w:r>
      <w:r>
        <w:rPr>
          <w:rFonts w:eastAsiaTheme="minorEastAsia"/>
          <w:bCs/>
          <w:szCs w:val="22"/>
        </w:rPr>
        <w:t>.</w:t>
      </w:r>
      <w:r w:rsidRPr="00A92E1B">
        <w:rPr>
          <w:rFonts w:eastAsiaTheme="minorEastAsia"/>
          <w:bCs/>
          <w:szCs w:val="22"/>
        </w:rPr>
        <w:t xml:space="preserve"> </w:t>
      </w:r>
      <w:r>
        <w:rPr>
          <w:rFonts w:eastAsiaTheme="minorEastAsia"/>
          <w:bCs/>
          <w:szCs w:val="22"/>
        </w:rPr>
        <w:t>The example of procedure of Option 1-2 is illustrated in Figure 1 below.</w:t>
      </w:r>
    </w:p>
    <w:p w14:paraId="46CE4DEC" w14:textId="7753ED76" w:rsidR="007E708B" w:rsidRDefault="00A92E1B" w:rsidP="007E708B">
      <w:pPr>
        <w:jc w:val="center"/>
      </w:pPr>
      <w:r>
        <w:rPr>
          <w:noProof/>
        </w:rPr>
        <w:drawing>
          <wp:inline distT="0" distB="0" distL="0" distR="0" wp14:anchorId="22C91C3D" wp14:editId="788E8659">
            <wp:extent cx="5279666" cy="35182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3928" cy="3521088"/>
                    </a:xfrm>
                    <a:prstGeom prst="rect">
                      <a:avLst/>
                    </a:prstGeom>
                    <a:noFill/>
                  </pic:spPr>
                </pic:pic>
              </a:graphicData>
            </a:graphic>
          </wp:inline>
        </w:drawing>
      </w:r>
    </w:p>
    <w:p w14:paraId="73902781" w14:textId="3B53EB70" w:rsidR="007E708B" w:rsidRPr="00CF448A" w:rsidRDefault="007E708B" w:rsidP="007E708B">
      <w:pPr>
        <w:jc w:val="center"/>
      </w:pPr>
      <w:r>
        <w:rPr>
          <w:rFonts w:hint="eastAsia"/>
        </w:rPr>
        <w:t>F</w:t>
      </w:r>
      <w:r>
        <w:t>igure 1. Illustration for procedure of Option 1-2</w:t>
      </w:r>
      <w:r w:rsidR="003C0256">
        <w:t xml:space="preserve"> based on timer and </w:t>
      </w:r>
      <w:proofErr w:type="spellStart"/>
      <w:r w:rsidR="003C0256">
        <w:t>signalling</w:t>
      </w:r>
      <w:proofErr w:type="spellEnd"/>
    </w:p>
    <w:p w14:paraId="36E4522C" w14:textId="07522F8F" w:rsidR="00A92E1B" w:rsidRPr="00C1425E" w:rsidRDefault="00A92E1B" w:rsidP="00A92E1B">
      <w:pPr>
        <w:spacing w:line="240" w:lineRule="auto"/>
        <w:rPr>
          <w:rFonts w:eastAsiaTheme="minorEastAsia"/>
          <w:b/>
          <w:bCs/>
          <w:szCs w:val="22"/>
        </w:rPr>
      </w:pPr>
      <w:r w:rsidRPr="00C1425E">
        <w:rPr>
          <w:rFonts w:eastAsiaTheme="minorEastAsia" w:hint="eastAsia"/>
          <w:b/>
          <w:bCs/>
          <w:szCs w:val="22"/>
        </w:rPr>
        <w:t>P</w:t>
      </w:r>
      <w:r w:rsidRPr="00C1425E">
        <w:rPr>
          <w:rFonts w:eastAsiaTheme="minorEastAsia"/>
          <w:b/>
          <w:bCs/>
          <w:szCs w:val="22"/>
        </w:rPr>
        <w:t xml:space="preserve">roposal </w:t>
      </w:r>
      <w:r w:rsidR="00A94BBF">
        <w:rPr>
          <w:rFonts w:eastAsiaTheme="minorEastAsia"/>
          <w:b/>
          <w:bCs/>
          <w:szCs w:val="22"/>
        </w:rPr>
        <w:t>2</w:t>
      </w:r>
      <w:r w:rsidRPr="00C1425E">
        <w:rPr>
          <w:rFonts w:eastAsiaTheme="minorEastAsia"/>
          <w:b/>
          <w:bCs/>
          <w:szCs w:val="22"/>
        </w:rPr>
        <w:t xml:space="preserve">: </w:t>
      </w:r>
      <w:r w:rsidR="00A94BBF">
        <w:rPr>
          <w:rFonts w:eastAsiaTheme="minorEastAsia"/>
          <w:b/>
          <w:bCs/>
          <w:szCs w:val="22"/>
        </w:rPr>
        <w:t xml:space="preserve">RAN2 to confirm that legacy </w:t>
      </w:r>
      <w:r w:rsidR="00A94BBF" w:rsidRPr="00A94BBF">
        <w:rPr>
          <w:b/>
        </w:rPr>
        <w:t>(Long) DRX Command MAC CE</w:t>
      </w:r>
      <w:r w:rsidR="00A94BBF">
        <w:rPr>
          <w:rFonts w:eastAsiaTheme="minorEastAsia"/>
          <w:b/>
          <w:bCs/>
          <w:szCs w:val="22"/>
        </w:rPr>
        <w:t xml:space="preserve"> </w:t>
      </w:r>
      <w:r w:rsidR="00A94BBF" w:rsidRPr="00A94BBF">
        <w:rPr>
          <w:rFonts w:eastAsiaTheme="minorEastAsia"/>
          <w:b/>
          <w:bCs/>
          <w:szCs w:val="22"/>
        </w:rPr>
        <w:t>can be used</w:t>
      </w:r>
      <w:r w:rsidR="00A94BBF">
        <w:rPr>
          <w:rFonts w:eastAsiaTheme="minorEastAsia"/>
          <w:b/>
          <w:bCs/>
          <w:szCs w:val="22"/>
        </w:rPr>
        <w:t xml:space="preserve"> to </w:t>
      </w:r>
      <w:r w:rsidR="006E16AB" w:rsidRPr="006E16AB">
        <w:rPr>
          <w:rFonts w:eastAsiaTheme="minorEastAsia"/>
          <w:b/>
          <w:bCs/>
          <w:szCs w:val="22"/>
        </w:rPr>
        <w:t xml:space="preserve">stop </w:t>
      </w:r>
      <w:proofErr w:type="spellStart"/>
      <w:r w:rsidR="006E16AB" w:rsidRPr="006E16AB">
        <w:rPr>
          <w:rFonts w:eastAsiaTheme="minorEastAsia"/>
          <w:b/>
          <w:bCs/>
          <w:i/>
          <w:szCs w:val="22"/>
        </w:rPr>
        <w:t>drx-</w:t>
      </w:r>
      <w:r w:rsidR="009B58AE" w:rsidRPr="009B58AE">
        <w:rPr>
          <w:rFonts w:eastAsiaTheme="minorEastAsia"/>
          <w:b/>
          <w:bCs/>
          <w:i/>
          <w:szCs w:val="22"/>
        </w:rPr>
        <w:t>InactivityTimer</w:t>
      </w:r>
      <w:proofErr w:type="spellEnd"/>
      <w:r w:rsidR="006E16AB">
        <w:rPr>
          <w:rFonts w:eastAsiaTheme="minorEastAsia"/>
          <w:b/>
          <w:bCs/>
          <w:szCs w:val="22"/>
        </w:rPr>
        <w:t>,</w:t>
      </w:r>
      <w:r w:rsidR="006E16AB" w:rsidRPr="006E16AB">
        <w:rPr>
          <w:rFonts w:eastAsiaTheme="minorEastAsia"/>
          <w:b/>
          <w:bCs/>
          <w:szCs w:val="22"/>
        </w:rPr>
        <w:t xml:space="preserve"> which may </w:t>
      </w:r>
      <w:r w:rsidR="00A94BBF">
        <w:rPr>
          <w:rFonts w:eastAsiaTheme="minorEastAsia"/>
          <w:b/>
          <w:bCs/>
          <w:szCs w:val="22"/>
        </w:rPr>
        <w:t xml:space="preserve">terminate the </w:t>
      </w:r>
      <w:r w:rsidR="00A94BBF" w:rsidRPr="001E69A1">
        <w:rPr>
          <w:rFonts w:eastAsiaTheme="minorEastAsia"/>
          <w:b/>
          <w:bCs/>
          <w:szCs w:val="22"/>
        </w:rPr>
        <w:t>C-DRX Active Time</w:t>
      </w:r>
      <w:r w:rsidR="00A94BBF">
        <w:rPr>
          <w:rFonts w:eastAsiaTheme="minorEastAsia"/>
          <w:b/>
          <w:bCs/>
          <w:szCs w:val="22"/>
        </w:rPr>
        <w:t xml:space="preserve"> and trigger LP-WUS monitoring</w:t>
      </w:r>
      <w:r w:rsidR="006E16AB">
        <w:rPr>
          <w:rFonts w:eastAsiaTheme="minorEastAsia"/>
          <w:b/>
          <w:bCs/>
          <w:szCs w:val="22"/>
        </w:rPr>
        <w:t xml:space="preserve"> without additional specification impacts</w:t>
      </w:r>
      <w:r w:rsidRPr="00C1425E">
        <w:rPr>
          <w:rFonts w:eastAsiaTheme="minorEastAsia"/>
          <w:b/>
          <w:bCs/>
          <w:szCs w:val="22"/>
        </w:rPr>
        <w:t>.</w:t>
      </w:r>
    </w:p>
    <w:p w14:paraId="67F8ED26" w14:textId="556CB2D7" w:rsidR="00E4591E" w:rsidRPr="00AE745D" w:rsidRDefault="00AE745D" w:rsidP="00E4591E">
      <w:pPr>
        <w:pStyle w:val="30"/>
        <w:numPr>
          <w:ilvl w:val="2"/>
          <w:numId w:val="2"/>
        </w:numPr>
      </w:pPr>
      <w:r w:rsidRPr="00AE745D">
        <w:t>SRS transmission and CSI reporting</w:t>
      </w:r>
    </w:p>
    <w:p w14:paraId="55565738" w14:textId="030BC09C" w:rsidR="00360703" w:rsidRDefault="00360703" w:rsidP="00CF448A">
      <w:pPr>
        <w:spacing w:line="240" w:lineRule="auto"/>
        <w:rPr>
          <w:rFonts w:eastAsiaTheme="minorEastAsia"/>
          <w:bCs/>
          <w:szCs w:val="22"/>
        </w:rPr>
      </w:pPr>
      <w:r>
        <w:rPr>
          <w:lang w:val="en-GB"/>
        </w:rPr>
        <w:t xml:space="preserve">Considering LP-WUS, if LP-WUS triggers PDCCH monitoring for data transmission/reception, </w:t>
      </w:r>
      <w:r w:rsidR="0018138B">
        <w:rPr>
          <w:lang w:val="en-GB"/>
        </w:rPr>
        <w:t xml:space="preserve">i.e. during </w:t>
      </w:r>
      <w:r w:rsidR="0018138B">
        <w:rPr>
          <w:rFonts w:eastAsiaTheme="minorEastAsia"/>
          <w:bCs/>
          <w:szCs w:val="22"/>
        </w:rPr>
        <w:t>C-DRX Active Time,</w:t>
      </w:r>
      <w:r w:rsidR="0018138B">
        <w:rPr>
          <w:lang w:val="en-GB"/>
        </w:rPr>
        <w:t xml:space="preserve"> </w:t>
      </w:r>
      <w:r>
        <w:rPr>
          <w:lang w:val="en-GB"/>
        </w:rPr>
        <w:t xml:space="preserve">normal </w:t>
      </w:r>
      <w:r w:rsidRPr="0035633A">
        <w:rPr>
          <w:rFonts w:eastAsiaTheme="minorEastAsia"/>
          <w:bCs/>
          <w:szCs w:val="22"/>
        </w:rPr>
        <w:t>SRS transmission</w:t>
      </w:r>
      <w:r>
        <w:rPr>
          <w:rFonts w:eastAsiaTheme="minorEastAsia"/>
          <w:bCs/>
          <w:szCs w:val="22"/>
        </w:rPr>
        <w:t xml:space="preserve"> and </w:t>
      </w:r>
      <w:r w:rsidRPr="0035633A">
        <w:rPr>
          <w:rFonts w:eastAsiaTheme="minorEastAsia"/>
          <w:bCs/>
          <w:szCs w:val="22"/>
        </w:rPr>
        <w:t>CSI reporting</w:t>
      </w:r>
      <w:r w:rsidRPr="0079029B">
        <w:rPr>
          <w:rFonts w:eastAsiaTheme="minorEastAsia"/>
          <w:bCs/>
          <w:szCs w:val="22"/>
        </w:rPr>
        <w:t xml:space="preserve"> </w:t>
      </w:r>
      <w:r>
        <w:rPr>
          <w:rFonts w:eastAsiaTheme="minorEastAsia"/>
          <w:bCs/>
          <w:szCs w:val="22"/>
        </w:rPr>
        <w:t xml:space="preserve">can be performed as legacy operation, which is beneficial for data scheduling. </w:t>
      </w:r>
      <w:r w:rsidR="002F3398">
        <w:rPr>
          <w:rFonts w:eastAsiaTheme="minorEastAsia"/>
          <w:bCs/>
          <w:szCs w:val="22"/>
        </w:rPr>
        <w:t>Based on the current agreements</w:t>
      </w:r>
      <w:r w:rsidR="00827400">
        <w:rPr>
          <w:rFonts w:eastAsiaTheme="minorEastAsia"/>
          <w:bCs/>
          <w:szCs w:val="22"/>
        </w:rPr>
        <w:t>, w</w:t>
      </w:r>
      <w:r w:rsidR="002F3398" w:rsidRPr="002F3398">
        <w:rPr>
          <w:rFonts w:eastAsiaTheme="minorEastAsia"/>
          <w:bCs/>
          <w:szCs w:val="22"/>
        </w:rPr>
        <w:t>hen this new timer is running, UE is in C-DRX active time</w:t>
      </w:r>
      <w:r w:rsidR="00827400">
        <w:rPr>
          <w:rFonts w:eastAsiaTheme="minorEastAsia"/>
          <w:bCs/>
          <w:szCs w:val="22"/>
        </w:rPr>
        <w:t>.</w:t>
      </w:r>
      <w:r w:rsidR="002F3398">
        <w:rPr>
          <w:rFonts w:eastAsiaTheme="minorEastAsia"/>
          <w:bCs/>
          <w:szCs w:val="22"/>
        </w:rPr>
        <w:t xml:space="preserve"> </w:t>
      </w:r>
      <w:r w:rsidR="00827400">
        <w:rPr>
          <w:rFonts w:eastAsiaTheme="minorEastAsia"/>
          <w:bCs/>
          <w:szCs w:val="22"/>
        </w:rPr>
        <w:t>Thus</w:t>
      </w:r>
      <w:r w:rsidR="002F3398">
        <w:rPr>
          <w:rFonts w:eastAsiaTheme="minorEastAsia"/>
          <w:bCs/>
          <w:szCs w:val="22"/>
        </w:rPr>
        <w:t xml:space="preserve">, during the time period that new timer is running, </w:t>
      </w:r>
      <w:r w:rsidR="002F3398">
        <w:rPr>
          <w:lang w:val="en-GB"/>
        </w:rPr>
        <w:t xml:space="preserve">normal </w:t>
      </w:r>
      <w:r w:rsidR="002F3398" w:rsidRPr="0035633A">
        <w:rPr>
          <w:rFonts w:eastAsiaTheme="minorEastAsia"/>
          <w:bCs/>
          <w:szCs w:val="22"/>
        </w:rPr>
        <w:t>SRS transmission</w:t>
      </w:r>
      <w:r w:rsidR="002F3398">
        <w:rPr>
          <w:rFonts w:eastAsiaTheme="minorEastAsia"/>
          <w:bCs/>
          <w:szCs w:val="22"/>
        </w:rPr>
        <w:t xml:space="preserve"> and </w:t>
      </w:r>
      <w:r w:rsidR="002F3398" w:rsidRPr="0035633A">
        <w:rPr>
          <w:rFonts w:eastAsiaTheme="minorEastAsia"/>
          <w:bCs/>
          <w:szCs w:val="22"/>
        </w:rPr>
        <w:t>CSI reporting</w:t>
      </w:r>
      <w:r w:rsidR="002F3398" w:rsidRPr="0079029B">
        <w:rPr>
          <w:rFonts w:eastAsiaTheme="minorEastAsia"/>
          <w:bCs/>
          <w:szCs w:val="22"/>
        </w:rPr>
        <w:t xml:space="preserve"> </w:t>
      </w:r>
      <w:r w:rsidR="002F3398">
        <w:rPr>
          <w:rFonts w:eastAsiaTheme="minorEastAsia"/>
          <w:bCs/>
          <w:szCs w:val="22"/>
        </w:rPr>
        <w:t>are still performed</w:t>
      </w:r>
      <w:r w:rsidR="00D57263">
        <w:rPr>
          <w:rFonts w:eastAsiaTheme="minorEastAsia"/>
          <w:bCs/>
          <w:szCs w:val="22"/>
        </w:rPr>
        <w:t xml:space="preserve"> to ensure the performance for data transmission</w:t>
      </w:r>
      <w:r w:rsidR="002F3398">
        <w:rPr>
          <w:rFonts w:eastAsiaTheme="minorEastAsia"/>
          <w:bCs/>
          <w:szCs w:val="22"/>
        </w:rPr>
        <w:t>.</w:t>
      </w:r>
    </w:p>
    <w:p w14:paraId="5FC87976" w14:textId="150E972E" w:rsidR="00360703" w:rsidRPr="00F54542" w:rsidRDefault="002F3398" w:rsidP="00360703">
      <w:pPr>
        <w:spacing w:line="240" w:lineRule="auto"/>
        <w:rPr>
          <w:rFonts w:eastAsiaTheme="minorEastAsia"/>
          <w:b/>
          <w:bCs/>
          <w:szCs w:val="22"/>
        </w:rPr>
      </w:pPr>
      <w:r w:rsidRPr="00C1425E">
        <w:rPr>
          <w:rFonts w:eastAsiaTheme="minorEastAsia" w:hint="eastAsia"/>
          <w:b/>
          <w:bCs/>
          <w:szCs w:val="22"/>
        </w:rPr>
        <w:t>P</w:t>
      </w:r>
      <w:r w:rsidRPr="00C1425E">
        <w:rPr>
          <w:rFonts w:eastAsiaTheme="minorEastAsia"/>
          <w:b/>
          <w:bCs/>
          <w:szCs w:val="22"/>
        </w:rPr>
        <w:t xml:space="preserve">roposal </w:t>
      </w:r>
      <w:r>
        <w:rPr>
          <w:rFonts w:eastAsiaTheme="minorEastAsia"/>
          <w:b/>
          <w:bCs/>
          <w:szCs w:val="22"/>
        </w:rPr>
        <w:t>3</w:t>
      </w:r>
      <w:r w:rsidRPr="00C1425E">
        <w:rPr>
          <w:rFonts w:eastAsiaTheme="minorEastAsia"/>
          <w:b/>
          <w:bCs/>
          <w:szCs w:val="22"/>
        </w:rPr>
        <w:t>:</w:t>
      </w:r>
      <w:r w:rsidR="0018138B">
        <w:rPr>
          <w:rFonts w:eastAsiaTheme="minorEastAsia"/>
          <w:b/>
          <w:bCs/>
          <w:szCs w:val="22"/>
        </w:rPr>
        <w:t xml:space="preserve"> </w:t>
      </w:r>
      <w:r>
        <w:rPr>
          <w:rFonts w:eastAsiaTheme="minorEastAsia"/>
          <w:b/>
          <w:bCs/>
          <w:szCs w:val="22"/>
        </w:rPr>
        <w:t>D</w:t>
      </w:r>
      <w:r w:rsidR="0018138B" w:rsidRPr="0018138B">
        <w:rPr>
          <w:rFonts w:eastAsiaTheme="minorEastAsia"/>
          <w:b/>
          <w:bCs/>
          <w:szCs w:val="22"/>
        </w:rPr>
        <w:t>uring C-DRX Active Time</w:t>
      </w:r>
      <w:r>
        <w:rPr>
          <w:rFonts w:eastAsiaTheme="minorEastAsia"/>
          <w:b/>
          <w:bCs/>
          <w:szCs w:val="22"/>
        </w:rPr>
        <w:t xml:space="preserve"> including the </w:t>
      </w:r>
      <w:r w:rsidRPr="002F3398">
        <w:rPr>
          <w:rFonts w:eastAsiaTheme="minorEastAsia"/>
          <w:b/>
          <w:bCs/>
          <w:szCs w:val="22"/>
        </w:rPr>
        <w:t>time period that new timer is running</w:t>
      </w:r>
      <w:r w:rsidR="0018138B" w:rsidRPr="0018138B">
        <w:rPr>
          <w:rFonts w:eastAsiaTheme="minorEastAsia"/>
          <w:b/>
          <w:bCs/>
          <w:szCs w:val="22"/>
        </w:rPr>
        <w:t xml:space="preserve">, normal SRS transmission and CSI reporting </w:t>
      </w:r>
      <w:r>
        <w:rPr>
          <w:rFonts w:eastAsiaTheme="minorEastAsia"/>
          <w:b/>
          <w:bCs/>
          <w:szCs w:val="22"/>
        </w:rPr>
        <w:t>are</w:t>
      </w:r>
      <w:r w:rsidR="0018138B" w:rsidRPr="0018138B">
        <w:rPr>
          <w:rFonts w:eastAsiaTheme="minorEastAsia"/>
          <w:b/>
          <w:bCs/>
          <w:szCs w:val="22"/>
        </w:rPr>
        <w:t xml:space="preserve"> performed as legacy operation</w:t>
      </w:r>
      <w:r w:rsidR="00D57263">
        <w:rPr>
          <w:rFonts w:eastAsiaTheme="minorEastAsia"/>
          <w:b/>
          <w:bCs/>
          <w:szCs w:val="22"/>
        </w:rPr>
        <w:t xml:space="preserve"> in </w:t>
      </w:r>
      <w:r w:rsidR="00D57263" w:rsidRPr="0018138B">
        <w:rPr>
          <w:rFonts w:eastAsiaTheme="minorEastAsia"/>
          <w:b/>
          <w:bCs/>
          <w:szCs w:val="22"/>
        </w:rPr>
        <w:t>C-DRX Active Time</w:t>
      </w:r>
      <w:r w:rsidR="0018138B" w:rsidRPr="0018138B">
        <w:t xml:space="preserve"> </w:t>
      </w:r>
      <w:r w:rsidR="0018138B" w:rsidRPr="0018138B">
        <w:rPr>
          <w:rFonts w:eastAsiaTheme="minorEastAsia"/>
          <w:b/>
          <w:bCs/>
          <w:szCs w:val="22"/>
        </w:rPr>
        <w:t>without additional specification impact</w:t>
      </w:r>
      <w:r>
        <w:rPr>
          <w:rFonts w:eastAsiaTheme="minorEastAsia"/>
          <w:b/>
          <w:bCs/>
          <w:szCs w:val="22"/>
        </w:rPr>
        <w:t>s</w:t>
      </w:r>
      <w:r w:rsidR="00360703" w:rsidRPr="00F54542">
        <w:rPr>
          <w:rFonts w:eastAsiaTheme="minorEastAsia"/>
          <w:b/>
          <w:bCs/>
          <w:szCs w:val="22"/>
        </w:rPr>
        <w:t>.</w:t>
      </w:r>
    </w:p>
    <w:p w14:paraId="5849CABF" w14:textId="2553F445" w:rsidR="00807480" w:rsidRDefault="00C8486A" w:rsidP="00CF448A">
      <w:pPr>
        <w:spacing w:line="240" w:lineRule="auto"/>
        <w:rPr>
          <w:rFonts w:eastAsiaTheme="minorEastAsia"/>
          <w:bCs/>
          <w:szCs w:val="22"/>
        </w:rPr>
      </w:pPr>
      <w:r>
        <w:rPr>
          <w:rFonts w:eastAsiaTheme="minorEastAsia"/>
          <w:bCs/>
          <w:szCs w:val="22"/>
        </w:rPr>
        <w:t>During the time that is not C-DRX Active Time,</w:t>
      </w:r>
      <w:r w:rsidR="00360703">
        <w:rPr>
          <w:rFonts w:eastAsiaTheme="minorEastAsia"/>
          <w:bCs/>
          <w:szCs w:val="22"/>
        </w:rPr>
        <w:t xml:space="preserve"> i</w:t>
      </w:r>
      <w:r w:rsidR="00360703" w:rsidRPr="001D3CBB">
        <w:rPr>
          <w:rFonts w:eastAsiaTheme="minorEastAsia"/>
        </w:rPr>
        <w:t xml:space="preserve">n existing DRX and </w:t>
      </w:r>
      <w:r w:rsidR="00360703">
        <w:rPr>
          <w:rFonts w:eastAsiaTheme="minorEastAsia"/>
          <w:bCs/>
          <w:szCs w:val="22"/>
        </w:rPr>
        <w:t>Rel-16 DCP</w:t>
      </w:r>
      <w:r w:rsidR="00360703" w:rsidRPr="001D3CBB">
        <w:rPr>
          <w:rFonts w:eastAsiaTheme="minorEastAsia"/>
        </w:rPr>
        <w:t xml:space="preserve"> operation</w:t>
      </w:r>
      <w:r w:rsidR="00360703">
        <w:rPr>
          <w:rFonts w:eastAsiaTheme="minorEastAsia"/>
        </w:rPr>
        <w:t xml:space="preserve">, the UE behavior for </w:t>
      </w:r>
      <w:r w:rsidR="00360703">
        <w:t>SRS (</w:t>
      </w:r>
      <w:r w:rsidR="00360703" w:rsidRPr="00C86EB6">
        <w:t>periodic SRS and semi-persistent SRS</w:t>
      </w:r>
      <w:r w:rsidR="00360703">
        <w:t>) transmission and CSI reporting (</w:t>
      </w:r>
      <w:r w:rsidR="00360703" w:rsidRPr="003E2BAE">
        <w:rPr>
          <w:noProof/>
        </w:rPr>
        <w:t>periodic CSI</w:t>
      </w:r>
      <w:r w:rsidR="00360703">
        <w:rPr>
          <w:noProof/>
        </w:rPr>
        <w:t xml:space="preserve"> that is </w:t>
      </w:r>
      <w:r w:rsidR="00360703" w:rsidRPr="003E2BAE">
        <w:rPr>
          <w:noProof/>
        </w:rPr>
        <w:t>L1-</w:t>
      </w:r>
      <w:r w:rsidR="00360703" w:rsidRPr="003E2BAE">
        <w:rPr>
          <w:noProof/>
        </w:rPr>
        <w:lastRenderedPageBreak/>
        <w:t>RSRP</w:t>
      </w:r>
      <w:r w:rsidR="00360703">
        <w:rPr>
          <w:noProof/>
        </w:rPr>
        <w:t xml:space="preserve"> or not,</w:t>
      </w:r>
      <w:r w:rsidR="00360703" w:rsidRPr="003E2BAE">
        <w:rPr>
          <w:noProof/>
        </w:rPr>
        <w:t xml:space="preserve"> </w:t>
      </w:r>
      <w:r w:rsidR="00360703">
        <w:rPr>
          <w:noProof/>
        </w:rPr>
        <w:t xml:space="preserve">and </w:t>
      </w:r>
      <w:r w:rsidR="00360703" w:rsidRPr="003E2BAE">
        <w:rPr>
          <w:noProof/>
        </w:rPr>
        <w:t>semi-persistent CSI</w:t>
      </w:r>
      <w:r w:rsidR="00360703">
        <w:t>) are additionally defined in order to save power</w:t>
      </w:r>
      <w:r w:rsidR="00795D7D">
        <w:rPr>
          <w:rFonts w:eastAsiaTheme="minorEastAsia"/>
          <w:bCs/>
          <w:szCs w:val="22"/>
        </w:rPr>
        <w:t>, i.e. “</w:t>
      </w:r>
      <w:r w:rsidR="00795D7D" w:rsidRPr="00D37AC6">
        <w:rPr>
          <w:noProof/>
        </w:rPr>
        <w:t>not transmit periodic SRS and semi-persistent SRS</w:t>
      </w:r>
      <w:r w:rsidR="00795D7D">
        <w:rPr>
          <w:noProof/>
        </w:rPr>
        <w:t xml:space="preserve">, </w:t>
      </w:r>
      <w:r w:rsidR="00795D7D" w:rsidRPr="00D37AC6">
        <w:rPr>
          <w:noProof/>
        </w:rPr>
        <w:t xml:space="preserve">not report </w:t>
      </w:r>
      <w:r w:rsidR="00795D7D" w:rsidRPr="00D37AC6">
        <w:rPr>
          <w:noProof/>
          <w:lang w:eastAsia="ko-KR"/>
        </w:rPr>
        <w:t>CSI</w:t>
      </w:r>
      <w:r w:rsidR="00795D7D" w:rsidRPr="00D37AC6">
        <w:rPr>
          <w:noProof/>
        </w:rPr>
        <w:t xml:space="preserve"> on PUCCH and semi-persistent CSI configured on PUSCH</w:t>
      </w:r>
      <w:r w:rsidR="00795D7D">
        <w:rPr>
          <w:noProof/>
        </w:rPr>
        <w:t>”</w:t>
      </w:r>
      <w:r w:rsidR="00360703">
        <w:rPr>
          <w:noProof/>
        </w:rPr>
        <w:t xml:space="preserve">. </w:t>
      </w:r>
      <w:r w:rsidR="0018138B">
        <w:rPr>
          <w:noProof/>
        </w:rPr>
        <w:t>It</w:t>
      </w:r>
      <w:r w:rsidR="0018138B">
        <w:rPr>
          <w:rFonts w:eastAsiaTheme="minorEastAsia"/>
          <w:bCs/>
          <w:szCs w:val="22"/>
        </w:rPr>
        <w:t xml:space="preserve"> can also be applied without additional specification impact, if UE is currently monitoring LP-WUS, i.e. not</w:t>
      </w:r>
      <w:r w:rsidR="0018138B" w:rsidRPr="0018138B">
        <w:rPr>
          <w:rFonts w:eastAsiaTheme="minorEastAsia"/>
          <w:bCs/>
          <w:szCs w:val="22"/>
        </w:rPr>
        <w:t xml:space="preserve"> </w:t>
      </w:r>
      <w:r w:rsidR="000E77A0">
        <w:rPr>
          <w:rFonts w:eastAsiaTheme="minorEastAsia"/>
          <w:bCs/>
          <w:szCs w:val="22"/>
        </w:rPr>
        <w:t xml:space="preserve">in </w:t>
      </w:r>
      <w:r w:rsidR="0018138B" w:rsidRPr="0018138B">
        <w:rPr>
          <w:rFonts w:eastAsiaTheme="minorEastAsia"/>
          <w:bCs/>
          <w:szCs w:val="22"/>
        </w:rPr>
        <w:t>C-DRX Active Time</w:t>
      </w:r>
      <w:r w:rsidR="0018138B">
        <w:rPr>
          <w:rFonts w:eastAsiaTheme="minorEastAsia"/>
          <w:bCs/>
          <w:szCs w:val="22"/>
        </w:rPr>
        <w:t>.</w:t>
      </w:r>
    </w:p>
    <w:p w14:paraId="413ABE19" w14:textId="6E4EE247" w:rsidR="0018138B" w:rsidRPr="00F54542" w:rsidRDefault="0018138B" w:rsidP="0018138B">
      <w:pPr>
        <w:spacing w:line="240" w:lineRule="auto"/>
        <w:rPr>
          <w:rFonts w:eastAsiaTheme="minorEastAsia"/>
          <w:b/>
          <w:bCs/>
          <w:szCs w:val="22"/>
        </w:rPr>
      </w:pPr>
      <w:r w:rsidRPr="00D35FB9">
        <w:rPr>
          <w:rFonts w:eastAsiaTheme="minorEastAsia"/>
          <w:b/>
          <w:bCs/>
          <w:szCs w:val="22"/>
        </w:rPr>
        <w:t xml:space="preserve">Observation </w:t>
      </w:r>
      <w:r w:rsidR="00AD1446">
        <w:rPr>
          <w:rFonts w:eastAsiaTheme="minorEastAsia"/>
          <w:b/>
          <w:bCs/>
          <w:szCs w:val="22"/>
        </w:rPr>
        <w:t>1</w:t>
      </w:r>
      <w:r w:rsidRPr="00D35FB9">
        <w:rPr>
          <w:rFonts w:eastAsiaTheme="minorEastAsia"/>
          <w:b/>
          <w:bCs/>
          <w:szCs w:val="22"/>
        </w:rPr>
        <w:t>:</w:t>
      </w:r>
      <w:r>
        <w:rPr>
          <w:rFonts w:eastAsiaTheme="minorEastAsia"/>
          <w:b/>
          <w:bCs/>
          <w:szCs w:val="22"/>
        </w:rPr>
        <w:t xml:space="preserve"> I</w:t>
      </w:r>
      <w:r w:rsidR="009953D3" w:rsidRPr="009953D3">
        <w:rPr>
          <w:rFonts w:eastAsiaTheme="minorEastAsia"/>
          <w:b/>
          <w:bCs/>
          <w:szCs w:val="22"/>
        </w:rPr>
        <w:t>f UE is currently monitoring LP-WUS</w:t>
      </w:r>
      <w:r w:rsidRPr="0018138B">
        <w:rPr>
          <w:rFonts w:eastAsiaTheme="minorEastAsia"/>
          <w:b/>
          <w:bCs/>
          <w:szCs w:val="22"/>
        </w:rPr>
        <w:t xml:space="preserve">, i.e. </w:t>
      </w:r>
      <w:r w:rsidR="009953D3">
        <w:rPr>
          <w:rFonts w:eastAsiaTheme="minorEastAsia"/>
          <w:b/>
          <w:bCs/>
          <w:szCs w:val="22"/>
        </w:rPr>
        <w:t>not</w:t>
      </w:r>
      <w:r w:rsidRPr="0018138B">
        <w:rPr>
          <w:rFonts w:eastAsiaTheme="minorEastAsia"/>
          <w:b/>
          <w:bCs/>
          <w:szCs w:val="22"/>
        </w:rPr>
        <w:t xml:space="preserve"> </w:t>
      </w:r>
      <w:r w:rsidR="000E77A0">
        <w:rPr>
          <w:rFonts w:eastAsiaTheme="minorEastAsia"/>
          <w:b/>
          <w:bCs/>
          <w:szCs w:val="22"/>
        </w:rPr>
        <w:t xml:space="preserve">in </w:t>
      </w:r>
      <w:r w:rsidRPr="0018138B">
        <w:rPr>
          <w:rFonts w:eastAsiaTheme="minorEastAsia"/>
          <w:b/>
          <w:bCs/>
          <w:szCs w:val="22"/>
        </w:rPr>
        <w:t>C-DRX Active Time, legacy operation</w:t>
      </w:r>
      <w:r w:rsidR="00721ECE">
        <w:rPr>
          <w:rFonts w:eastAsiaTheme="minorEastAsia"/>
          <w:b/>
          <w:bCs/>
          <w:szCs w:val="22"/>
        </w:rPr>
        <w:t xml:space="preserve">s for </w:t>
      </w:r>
      <w:r w:rsidR="00721ECE" w:rsidRPr="00721ECE">
        <w:rPr>
          <w:rFonts w:eastAsiaTheme="minorEastAsia"/>
          <w:b/>
          <w:bCs/>
          <w:szCs w:val="22"/>
        </w:rPr>
        <w:t>periodic</w:t>
      </w:r>
      <w:r w:rsidR="00721ECE">
        <w:rPr>
          <w:rFonts w:eastAsiaTheme="minorEastAsia"/>
          <w:b/>
          <w:bCs/>
          <w:szCs w:val="22"/>
        </w:rPr>
        <w:t>/</w:t>
      </w:r>
      <w:r w:rsidR="00721ECE" w:rsidRPr="00721ECE">
        <w:rPr>
          <w:rFonts w:eastAsiaTheme="minorEastAsia"/>
          <w:b/>
          <w:bCs/>
          <w:szCs w:val="22"/>
        </w:rPr>
        <w:t>semi-persistent SRS</w:t>
      </w:r>
      <w:r w:rsidR="00721ECE">
        <w:rPr>
          <w:rFonts w:eastAsiaTheme="minorEastAsia"/>
          <w:b/>
          <w:bCs/>
          <w:szCs w:val="22"/>
        </w:rPr>
        <w:t>,</w:t>
      </w:r>
      <w:r w:rsidR="00721ECE" w:rsidRPr="00721ECE">
        <w:rPr>
          <w:rFonts w:eastAsiaTheme="minorEastAsia"/>
          <w:b/>
          <w:bCs/>
          <w:szCs w:val="22"/>
        </w:rPr>
        <w:t xml:space="preserve"> CSI</w:t>
      </w:r>
      <w:r w:rsidR="00721ECE">
        <w:rPr>
          <w:rFonts w:eastAsiaTheme="minorEastAsia"/>
          <w:b/>
          <w:bCs/>
          <w:szCs w:val="22"/>
        </w:rPr>
        <w:t xml:space="preserve"> reporting</w:t>
      </w:r>
      <w:r w:rsidR="00721ECE" w:rsidRPr="00721ECE">
        <w:rPr>
          <w:rFonts w:eastAsiaTheme="minorEastAsia"/>
          <w:b/>
          <w:bCs/>
          <w:szCs w:val="22"/>
        </w:rPr>
        <w:t xml:space="preserve"> on PUCCH and semi-persistent CSI </w:t>
      </w:r>
      <w:r w:rsidR="00721ECE">
        <w:rPr>
          <w:rFonts w:eastAsiaTheme="minorEastAsia"/>
          <w:b/>
          <w:bCs/>
          <w:szCs w:val="22"/>
        </w:rPr>
        <w:t>reporting</w:t>
      </w:r>
      <w:r w:rsidR="00721ECE" w:rsidRPr="00721ECE">
        <w:rPr>
          <w:rFonts w:eastAsiaTheme="minorEastAsia"/>
          <w:b/>
          <w:bCs/>
          <w:szCs w:val="22"/>
        </w:rPr>
        <w:t xml:space="preserve"> configured on PUSCH</w:t>
      </w:r>
      <w:r w:rsidR="00721ECE">
        <w:rPr>
          <w:rFonts w:eastAsiaTheme="minorEastAsia"/>
          <w:b/>
          <w:bCs/>
          <w:szCs w:val="22"/>
        </w:rPr>
        <w:t>,</w:t>
      </w:r>
      <w:r w:rsidR="00721ECE" w:rsidRPr="00721ECE">
        <w:rPr>
          <w:rFonts w:eastAsiaTheme="minorEastAsia"/>
          <w:b/>
          <w:bCs/>
          <w:szCs w:val="22"/>
        </w:rPr>
        <w:t xml:space="preserve"> </w:t>
      </w:r>
      <w:r w:rsidR="00721ECE">
        <w:rPr>
          <w:rFonts w:eastAsiaTheme="minorEastAsia"/>
          <w:b/>
          <w:bCs/>
          <w:szCs w:val="22"/>
        </w:rPr>
        <w:t>are</w:t>
      </w:r>
      <w:r w:rsidR="00721ECE" w:rsidRPr="00721ECE">
        <w:rPr>
          <w:rFonts w:eastAsiaTheme="minorEastAsia"/>
          <w:b/>
          <w:bCs/>
          <w:szCs w:val="22"/>
        </w:rPr>
        <w:t xml:space="preserve"> applied </w:t>
      </w:r>
      <w:r w:rsidRPr="0018138B">
        <w:rPr>
          <w:rFonts w:eastAsiaTheme="minorEastAsia"/>
          <w:b/>
          <w:bCs/>
          <w:szCs w:val="22"/>
        </w:rPr>
        <w:t>without additional specification impact</w:t>
      </w:r>
      <w:r w:rsidRPr="00F54542">
        <w:rPr>
          <w:rFonts w:eastAsiaTheme="minorEastAsia"/>
          <w:b/>
          <w:bCs/>
          <w:szCs w:val="22"/>
        </w:rPr>
        <w:t>.</w:t>
      </w:r>
    </w:p>
    <w:p w14:paraId="6731EDBF" w14:textId="7706BDA1" w:rsidR="00954D4C" w:rsidRPr="009A65CF" w:rsidRDefault="00954D4C" w:rsidP="00954D4C">
      <w:pPr>
        <w:spacing w:line="240" w:lineRule="auto"/>
        <w:rPr>
          <w:szCs w:val="22"/>
        </w:rPr>
      </w:pPr>
      <w:r w:rsidRPr="009A65CF">
        <w:rPr>
          <w:szCs w:val="22"/>
        </w:rPr>
        <w:t>Moreover, RAN1 made an agreement on periodic CSI/L1-RSRP reporting</w:t>
      </w:r>
      <w:r w:rsidR="0018792A">
        <w:rPr>
          <w:szCs w:val="22"/>
        </w:rPr>
        <w:t xml:space="preserve"> in R</w:t>
      </w:r>
      <w:r w:rsidR="00A66F93" w:rsidRPr="009A65CF">
        <w:rPr>
          <w:szCs w:val="22"/>
        </w:rPr>
        <w:t>AN</w:t>
      </w:r>
      <w:r w:rsidR="0018792A">
        <w:rPr>
          <w:szCs w:val="22"/>
        </w:rPr>
        <w:t>1</w:t>
      </w:r>
      <w:r w:rsidR="00A66F93">
        <w:rPr>
          <w:szCs w:val="22"/>
        </w:rPr>
        <w:t>#</w:t>
      </w:r>
      <w:r w:rsidR="0018792A">
        <w:rPr>
          <w:szCs w:val="22"/>
        </w:rPr>
        <w:t>118</w:t>
      </w:r>
      <w:r w:rsidR="00A66F93">
        <w:rPr>
          <w:szCs w:val="22"/>
        </w:rPr>
        <w:t xml:space="preserve"> meeting</w:t>
      </w:r>
      <w:r w:rsidRPr="009A65CF">
        <w:rPr>
          <w:szCs w:val="22"/>
        </w:rPr>
        <w:t>:</w:t>
      </w:r>
    </w:p>
    <w:p w14:paraId="017AB990" w14:textId="77777777" w:rsidR="00954D4C" w:rsidRPr="00D2334B" w:rsidRDefault="00954D4C" w:rsidP="00954D4C">
      <w:pPr>
        <w:numPr>
          <w:ilvl w:val="0"/>
          <w:numId w:val="12"/>
        </w:numPr>
        <w:overflowPunct/>
        <w:autoSpaceDE/>
        <w:autoSpaceDN/>
        <w:adjustRightInd/>
        <w:spacing w:after="0" w:line="240" w:lineRule="auto"/>
        <w:jc w:val="left"/>
        <w:textAlignment w:val="auto"/>
        <w:rPr>
          <w:rFonts w:eastAsia="Batang"/>
          <w:szCs w:val="22"/>
          <w:lang w:val="en-GB" w:eastAsia="x-none"/>
        </w:rPr>
      </w:pPr>
      <w:r w:rsidRPr="00D2334B">
        <w:rPr>
          <w:rFonts w:eastAsia="Batang"/>
          <w:szCs w:val="22"/>
          <w:lang w:val="en-GB" w:eastAsia="x-none"/>
        </w:rPr>
        <w:t>For periodic CSI/L1-RSRP reporting, UE can be configured with one of the following (same as Rel-16 DCP and option 1-1)</w:t>
      </w:r>
    </w:p>
    <w:p w14:paraId="5C2D7AD7" w14:textId="77777777" w:rsidR="00954D4C" w:rsidRPr="00D2334B" w:rsidRDefault="00954D4C" w:rsidP="00954D4C">
      <w:pPr>
        <w:numPr>
          <w:ilvl w:val="1"/>
          <w:numId w:val="12"/>
        </w:numPr>
        <w:overflowPunct/>
        <w:autoSpaceDE/>
        <w:autoSpaceDN/>
        <w:adjustRightInd/>
        <w:spacing w:after="0" w:line="240" w:lineRule="auto"/>
        <w:jc w:val="left"/>
        <w:textAlignment w:val="auto"/>
        <w:rPr>
          <w:rFonts w:eastAsia="Batang"/>
          <w:szCs w:val="22"/>
          <w:lang w:val="en-GB" w:eastAsia="x-none"/>
        </w:rPr>
      </w:pPr>
      <w:r w:rsidRPr="00D2334B">
        <w:rPr>
          <w:rFonts w:eastAsia="Batang"/>
          <w:szCs w:val="22"/>
          <w:lang w:val="en-GB" w:eastAsia="x-none"/>
        </w:rPr>
        <w:t>Periodic CSI/L1-RSRP is not reported if UE is not indicated to wake-up</w:t>
      </w:r>
    </w:p>
    <w:p w14:paraId="57CE666B" w14:textId="77777777" w:rsidR="00954D4C" w:rsidRPr="00D2334B" w:rsidRDefault="00954D4C" w:rsidP="00954D4C">
      <w:pPr>
        <w:numPr>
          <w:ilvl w:val="1"/>
          <w:numId w:val="12"/>
        </w:numPr>
        <w:overflowPunct/>
        <w:autoSpaceDE/>
        <w:autoSpaceDN/>
        <w:adjustRightInd/>
        <w:spacing w:line="240" w:lineRule="auto"/>
        <w:jc w:val="left"/>
        <w:textAlignment w:val="auto"/>
        <w:rPr>
          <w:rFonts w:eastAsia="Batang"/>
          <w:szCs w:val="22"/>
          <w:lang w:val="en-GB" w:eastAsia="x-none"/>
        </w:rPr>
      </w:pPr>
      <w:r w:rsidRPr="00D2334B">
        <w:rPr>
          <w:rFonts w:eastAsia="Batang"/>
          <w:szCs w:val="22"/>
          <w:lang w:val="en-GB" w:eastAsia="x-none"/>
        </w:rPr>
        <w:t>Periodic CSI/L1-RSRP is periodically reported regardless if UE is indicated to wake-up or not</w:t>
      </w:r>
    </w:p>
    <w:p w14:paraId="22547189" w14:textId="1FD64AE1" w:rsidR="0018138B" w:rsidRPr="009A65CF" w:rsidRDefault="002679F3" w:rsidP="00360703">
      <w:pPr>
        <w:spacing w:line="240" w:lineRule="auto"/>
        <w:rPr>
          <w:rFonts w:eastAsiaTheme="minorEastAsia"/>
          <w:szCs w:val="22"/>
          <w:lang w:val="en-GB"/>
        </w:rPr>
      </w:pPr>
      <w:r w:rsidRPr="009A65CF">
        <w:rPr>
          <w:rFonts w:eastAsiaTheme="minorEastAsia"/>
          <w:szCs w:val="22"/>
          <w:lang w:val="en-GB"/>
        </w:rPr>
        <w:t xml:space="preserve">For </w:t>
      </w:r>
      <w:r w:rsidR="00BA6A03" w:rsidRPr="009A65CF">
        <w:rPr>
          <w:rFonts w:eastAsiaTheme="minorEastAsia"/>
          <w:szCs w:val="22"/>
          <w:lang w:val="en-GB"/>
        </w:rPr>
        <w:t>pe</w:t>
      </w:r>
      <w:r w:rsidR="00BA6A03" w:rsidRPr="00554943">
        <w:rPr>
          <w:rFonts w:eastAsiaTheme="minorEastAsia"/>
          <w:szCs w:val="22"/>
          <w:lang w:val="en-GB"/>
        </w:rPr>
        <w:t>riodic CSI/L1-RSRP reporting</w:t>
      </w:r>
      <w:r w:rsidR="00BA6A03" w:rsidRPr="009A65CF">
        <w:rPr>
          <w:rFonts w:eastAsiaTheme="minorEastAsia"/>
          <w:szCs w:val="22"/>
          <w:lang w:val="en-GB"/>
        </w:rPr>
        <w:t xml:space="preserve">, </w:t>
      </w:r>
      <w:r w:rsidRPr="009A65CF">
        <w:rPr>
          <w:rFonts w:eastAsiaTheme="minorEastAsia"/>
          <w:szCs w:val="22"/>
          <w:lang w:val="en-GB"/>
        </w:rPr>
        <w:t xml:space="preserve">same </w:t>
      </w:r>
      <w:r w:rsidR="00BA6A03" w:rsidRPr="009A65CF">
        <w:rPr>
          <w:rFonts w:eastAsiaTheme="minorEastAsia"/>
          <w:szCs w:val="22"/>
          <w:lang w:val="en-GB"/>
        </w:rPr>
        <w:t xml:space="preserve">behaviour </w:t>
      </w:r>
      <w:r w:rsidRPr="009A65CF">
        <w:rPr>
          <w:rFonts w:eastAsiaTheme="minorEastAsia"/>
          <w:szCs w:val="22"/>
          <w:lang w:val="en-GB"/>
        </w:rPr>
        <w:t>as Rel-16 DCP</w:t>
      </w:r>
      <w:r w:rsidR="00BA6A03" w:rsidRPr="009A65CF">
        <w:rPr>
          <w:rFonts w:eastAsiaTheme="minorEastAsia"/>
          <w:szCs w:val="22"/>
          <w:lang w:val="en-GB"/>
        </w:rPr>
        <w:t xml:space="preserve"> </w:t>
      </w:r>
      <w:r w:rsidR="00E53A47" w:rsidRPr="009A65CF">
        <w:rPr>
          <w:rFonts w:eastAsiaTheme="minorEastAsia"/>
          <w:szCs w:val="22"/>
          <w:lang w:val="en-GB"/>
        </w:rPr>
        <w:t>is supported:</w:t>
      </w:r>
      <w:r w:rsidR="00BA6A03" w:rsidRPr="009A65CF">
        <w:rPr>
          <w:rFonts w:eastAsiaTheme="minorEastAsia"/>
          <w:szCs w:val="22"/>
          <w:lang w:val="en-GB"/>
        </w:rPr>
        <w:t xml:space="preserve"> </w:t>
      </w:r>
      <w:r w:rsidR="00BA6A03" w:rsidRPr="009A65CF">
        <w:rPr>
          <w:noProof/>
          <w:szCs w:val="22"/>
        </w:rPr>
        <w:t xml:space="preserve">within </w:t>
      </w:r>
      <w:r w:rsidR="00BA6A03" w:rsidRPr="009A65CF">
        <w:rPr>
          <w:i/>
          <w:noProof/>
          <w:szCs w:val="22"/>
        </w:rPr>
        <w:t>drx-onDurationTimer</w:t>
      </w:r>
      <w:r w:rsidR="00BA6A03" w:rsidRPr="009A65CF">
        <w:rPr>
          <w:noProof/>
          <w:szCs w:val="22"/>
        </w:rPr>
        <w:t xml:space="preserve"> duration, </w:t>
      </w:r>
      <w:r w:rsidR="00E53A47" w:rsidRPr="009A65CF">
        <w:rPr>
          <w:noProof/>
          <w:szCs w:val="22"/>
        </w:rPr>
        <w:t xml:space="preserve">there </w:t>
      </w:r>
      <w:r w:rsidR="009A65CF">
        <w:rPr>
          <w:noProof/>
          <w:szCs w:val="22"/>
        </w:rPr>
        <w:t>can be</w:t>
      </w:r>
      <w:r w:rsidR="00E53A47" w:rsidRPr="009A65CF">
        <w:rPr>
          <w:noProof/>
          <w:szCs w:val="22"/>
        </w:rPr>
        <w:t xml:space="preserve"> no PDCCH monitoring</w:t>
      </w:r>
      <w:r w:rsidR="009A65CF">
        <w:rPr>
          <w:noProof/>
          <w:szCs w:val="22"/>
        </w:rPr>
        <w:t xml:space="preserve"> </w:t>
      </w:r>
      <w:bookmarkStart w:id="4" w:name="_Hlk178322542"/>
      <w:r w:rsidR="009A65CF">
        <w:rPr>
          <w:noProof/>
          <w:szCs w:val="22"/>
        </w:rPr>
        <w:t xml:space="preserve">if </w:t>
      </w:r>
      <w:r w:rsidR="00D63B3C">
        <w:rPr>
          <w:noProof/>
          <w:szCs w:val="22"/>
        </w:rPr>
        <w:t xml:space="preserve">UE is </w:t>
      </w:r>
      <w:r w:rsidR="00D63B3C" w:rsidRPr="00D63B3C">
        <w:rPr>
          <w:noProof/>
          <w:szCs w:val="22"/>
        </w:rPr>
        <w:t>monitoring LP-WUS</w:t>
      </w:r>
      <w:bookmarkEnd w:id="4"/>
      <w:r w:rsidR="00D63B3C">
        <w:rPr>
          <w:noProof/>
          <w:szCs w:val="22"/>
        </w:rPr>
        <w:t xml:space="preserve"> </w:t>
      </w:r>
      <w:r w:rsidR="00D72B1C">
        <w:rPr>
          <w:noProof/>
          <w:szCs w:val="22"/>
        </w:rPr>
        <w:t xml:space="preserve">(during which the </w:t>
      </w:r>
      <w:r w:rsidR="00D63B3C" w:rsidRPr="00D63B3C">
        <w:rPr>
          <w:noProof/>
          <w:szCs w:val="22"/>
        </w:rPr>
        <w:t xml:space="preserve">PDCCH monitoring is not triggered by legacy </w:t>
      </w:r>
      <w:r w:rsidR="00D63B3C" w:rsidRPr="00D2334B">
        <w:rPr>
          <w:i/>
          <w:noProof/>
          <w:szCs w:val="22"/>
        </w:rPr>
        <w:t>drx-onDurationTimer</w:t>
      </w:r>
      <w:r w:rsidR="00D72B1C">
        <w:rPr>
          <w:noProof/>
          <w:szCs w:val="22"/>
        </w:rPr>
        <w:t>)</w:t>
      </w:r>
      <w:r w:rsidR="00E53A47" w:rsidRPr="009A65CF">
        <w:rPr>
          <w:noProof/>
          <w:szCs w:val="22"/>
        </w:rPr>
        <w:t xml:space="preserve">, </w:t>
      </w:r>
      <w:r w:rsidR="009850C9">
        <w:rPr>
          <w:noProof/>
          <w:szCs w:val="22"/>
        </w:rPr>
        <w:t xml:space="preserve">in this case, </w:t>
      </w:r>
      <w:r w:rsidR="00E53A47" w:rsidRPr="009A65CF">
        <w:rPr>
          <w:noProof/>
          <w:szCs w:val="22"/>
        </w:rPr>
        <w:t xml:space="preserve">UE reports periodic CSI on PUCCH that is L1-RSRP/not L1-RSRP based on NW configuration, configuration fields like </w:t>
      </w:r>
      <w:r w:rsidR="00E53A47" w:rsidRPr="009A65CF">
        <w:rPr>
          <w:i/>
          <w:noProof/>
          <w:szCs w:val="22"/>
        </w:rPr>
        <w:t>ps-TransmitPeriodicL1-RSRP</w:t>
      </w:r>
      <w:r w:rsidR="00E53A47" w:rsidRPr="009A65CF">
        <w:rPr>
          <w:noProof/>
          <w:szCs w:val="22"/>
        </w:rPr>
        <w:t xml:space="preserve"> and</w:t>
      </w:r>
      <w:r w:rsidR="00E53A47" w:rsidRPr="009A65CF">
        <w:rPr>
          <w:szCs w:val="22"/>
        </w:rPr>
        <w:t xml:space="preserve"> </w:t>
      </w:r>
      <w:r w:rsidR="00E53A47" w:rsidRPr="009A65CF">
        <w:rPr>
          <w:i/>
          <w:noProof/>
          <w:szCs w:val="22"/>
        </w:rPr>
        <w:t xml:space="preserve">ps-TransmitOtherPeriodicCSI </w:t>
      </w:r>
      <w:r w:rsidR="00E53A47" w:rsidRPr="009A65CF">
        <w:rPr>
          <w:noProof/>
          <w:szCs w:val="22"/>
        </w:rPr>
        <w:t>can be introduced.</w:t>
      </w:r>
    </w:p>
    <w:p w14:paraId="4A9F573E" w14:textId="175ECBFB" w:rsidR="00360703" w:rsidRDefault="00360703" w:rsidP="00360703">
      <w:pPr>
        <w:spacing w:line="240" w:lineRule="auto"/>
        <w:rPr>
          <w:rFonts w:eastAsiaTheme="minorEastAsia"/>
          <w:b/>
        </w:rPr>
      </w:pPr>
      <w:r w:rsidRPr="00523189">
        <w:rPr>
          <w:rFonts w:eastAsiaTheme="minorEastAsia"/>
          <w:b/>
        </w:rPr>
        <w:t xml:space="preserve">Proposal </w:t>
      </w:r>
      <w:r w:rsidR="00AD1446">
        <w:rPr>
          <w:rFonts w:eastAsiaTheme="minorEastAsia"/>
          <w:b/>
        </w:rPr>
        <w:t>4</w:t>
      </w:r>
      <w:r w:rsidRPr="00523189">
        <w:rPr>
          <w:rFonts w:eastAsiaTheme="minorEastAsia"/>
          <w:b/>
        </w:rPr>
        <w:t>:</w:t>
      </w:r>
      <w:r>
        <w:rPr>
          <w:rFonts w:eastAsiaTheme="minorEastAsia"/>
          <w:b/>
        </w:rPr>
        <w:t xml:space="preserve"> </w:t>
      </w:r>
      <w:r w:rsidR="00E53A47">
        <w:rPr>
          <w:rFonts w:eastAsiaTheme="minorEastAsia"/>
          <w:b/>
        </w:rPr>
        <w:t>W</w:t>
      </w:r>
      <w:r w:rsidR="00E53A47" w:rsidRPr="00E53A47">
        <w:rPr>
          <w:rFonts w:eastAsiaTheme="minorEastAsia"/>
          <w:b/>
        </w:rPr>
        <w:t xml:space="preserve">ithin </w:t>
      </w:r>
      <w:proofErr w:type="spellStart"/>
      <w:r w:rsidR="00E53A47" w:rsidRPr="00D2334B">
        <w:rPr>
          <w:rFonts w:eastAsiaTheme="minorEastAsia"/>
          <w:b/>
          <w:i/>
        </w:rPr>
        <w:t>drx-onDurationTimer</w:t>
      </w:r>
      <w:proofErr w:type="spellEnd"/>
      <w:r w:rsidR="00E53A47" w:rsidRPr="00E53A47">
        <w:rPr>
          <w:rFonts w:eastAsiaTheme="minorEastAsia"/>
          <w:b/>
        </w:rPr>
        <w:t xml:space="preserve"> duration, </w:t>
      </w:r>
      <w:r w:rsidR="00716B7A">
        <w:rPr>
          <w:rFonts w:eastAsiaTheme="minorEastAsia"/>
          <w:b/>
        </w:rPr>
        <w:t xml:space="preserve">if </w:t>
      </w:r>
      <w:r w:rsidR="00E53A47" w:rsidRPr="00E53A47">
        <w:rPr>
          <w:rFonts w:eastAsiaTheme="minorEastAsia"/>
          <w:b/>
        </w:rPr>
        <w:t>there is no PDCCH monitoring</w:t>
      </w:r>
      <w:r w:rsidR="006C374B" w:rsidRPr="006C374B">
        <w:t xml:space="preserve"> </w:t>
      </w:r>
      <w:r w:rsidR="00716B7A">
        <w:rPr>
          <w:rFonts w:eastAsiaTheme="minorEastAsia"/>
          <w:b/>
        </w:rPr>
        <w:t>due to</w:t>
      </w:r>
      <w:r w:rsidR="006C374B" w:rsidRPr="006C374B">
        <w:rPr>
          <w:rFonts w:eastAsiaTheme="minorEastAsia"/>
          <w:b/>
        </w:rPr>
        <w:t xml:space="preserve"> LP-WUS</w:t>
      </w:r>
      <w:r w:rsidR="00716B7A">
        <w:rPr>
          <w:rFonts w:eastAsiaTheme="minorEastAsia"/>
          <w:b/>
        </w:rPr>
        <w:t xml:space="preserve"> monitoring</w:t>
      </w:r>
      <w:r w:rsidR="00E53A47" w:rsidRPr="00E53A47">
        <w:rPr>
          <w:rFonts w:eastAsiaTheme="minorEastAsia"/>
          <w:b/>
        </w:rPr>
        <w:t>, UE reports periodic CSI on PUCCH that is L1-RSRP/not L1-RSRP based on NW configuration, configuration</w:t>
      </w:r>
      <w:r w:rsidR="00E53A47" w:rsidRPr="00E53A47">
        <w:t xml:space="preserve"> </w:t>
      </w:r>
      <w:r w:rsidR="00E53A47" w:rsidRPr="00E53A47">
        <w:rPr>
          <w:rFonts w:eastAsiaTheme="minorEastAsia"/>
          <w:b/>
        </w:rPr>
        <w:t>field</w:t>
      </w:r>
      <w:r w:rsidR="00E53A47">
        <w:rPr>
          <w:rFonts w:eastAsiaTheme="minorEastAsia"/>
          <w:b/>
        </w:rPr>
        <w:t>s</w:t>
      </w:r>
      <w:r w:rsidR="00E53A47" w:rsidRPr="00E53A47">
        <w:rPr>
          <w:rFonts w:eastAsiaTheme="minorEastAsia"/>
          <w:b/>
        </w:rPr>
        <w:t xml:space="preserve"> like </w:t>
      </w:r>
      <w:r w:rsidR="00E53A47" w:rsidRPr="00E53A47">
        <w:rPr>
          <w:rFonts w:eastAsiaTheme="minorEastAsia"/>
          <w:b/>
          <w:i/>
        </w:rPr>
        <w:t>ps-TransmitPeriodicL1-RSRP</w:t>
      </w:r>
      <w:r w:rsidR="00E53A47" w:rsidRPr="00E53A47">
        <w:rPr>
          <w:rFonts w:eastAsiaTheme="minorEastAsia"/>
          <w:b/>
        </w:rPr>
        <w:t xml:space="preserve"> and </w:t>
      </w:r>
      <w:proofErr w:type="spellStart"/>
      <w:r w:rsidR="00E53A47" w:rsidRPr="00E53A47">
        <w:rPr>
          <w:rFonts w:eastAsiaTheme="minorEastAsia"/>
          <w:b/>
          <w:i/>
        </w:rPr>
        <w:t>ps-TransmitOtherPeriodicCSI</w:t>
      </w:r>
      <w:proofErr w:type="spellEnd"/>
      <w:r w:rsidR="00E53A47" w:rsidRPr="00E53A47">
        <w:rPr>
          <w:rFonts w:eastAsiaTheme="minorEastAsia"/>
          <w:b/>
        </w:rPr>
        <w:t xml:space="preserve"> can be introduced</w:t>
      </w:r>
      <w:r>
        <w:rPr>
          <w:rFonts w:eastAsiaTheme="minorEastAsia"/>
          <w:b/>
        </w:rPr>
        <w:t>.</w:t>
      </w:r>
    </w:p>
    <w:p w14:paraId="66EB87EA" w14:textId="403AFB87" w:rsidR="00E4591E" w:rsidRPr="00AE745D" w:rsidRDefault="00AE745D" w:rsidP="00E4591E">
      <w:pPr>
        <w:pStyle w:val="30"/>
        <w:numPr>
          <w:ilvl w:val="2"/>
          <w:numId w:val="2"/>
        </w:numPr>
      </w:pPr>
      <w:r w:rsidRPr="00AE745D">
        <w:t>RRM/RLM/BFD measurement</w:t>
      </w:r>
    </w:p>
    <w:p w14:paraId="03DDAC84" w14:textId="4E3D0D7B" w:rsidR="00E4591E" w:rsidRPr="001D73B5" w:rsidRDefault="001D73B5" w:rsidP="001D73B5">
      <w:pPr>
        <w:spacing w:line="240" w:lineRule="auto"/>
        <w:rPr>
          <w:rFonts w:eastAsiaTheme="minorEastAsia"/>
          <w:lang w:val="en-GB"/>
        </w:rPr>
      </w:pPr>
      <w:r w:rsidRPr="001D73B5">
        <w:rPr>
          <w:rFonts w:eastAsiaTheme="minorEastAsia"/>
          <w:lang w:val="en-GB"/>
        </w:rPr>
        <w:t>It assumes no impact on RRM/RLM/BFD measurement requirements</w:t>
      </w:r>
      <w:r>
        <w:rPr>
          <w:rFonts w:eastAsiaTheme="minorEastAsia"/>
          <w:lang w:val="en-GB"/>
        </w:rPr>
        <w:t xml:space="preserve"> according to RAN1 agreement. With C-DRX configured, </w:t>
      </w:r>
      <w:r w:rsidRPr="001D73B5">
        <w:rPr>
          <w:rFonts w:eastAsiaTheme="minorEastAsia"/>
          <w:lang w:val="en-GB"/>
        </w:rPr>
        <w:t>RRM/RLM/BFD measurement requirements</w:t>
      </w:r>
      <w:r>
        <w:rPr>
          <w:rFonts w:eastAsiaTheme="minorEastAsia"/>
          <w:lang w:val="en-GB"/>
        </w:rPr>
        <w:t xml:space="preserve"> are clearly defined in RAN4 specification. Even with introduction of LP-WUS, it is combined </w:t>
      </w:r>
      <w:r w:rsidR="003227C5">
        <w:rPr>
          <w:rFonts w:eastAsiaTheme="minorEastAsia"/>
          <w:lang w:val="en-GB"/>
        </w:rPr>
        <w:t>UE operation in MR, e.g. PDCCH monitoring if during C-DRX Active Time, LP-WUS monitoring if outside C-DRX Active Time, l</w:t>
      </w:r>
      <w:r w:rsidR="003227C5" w:rsidRPr="003227C5">
        <w:rPr>
          <w:rFonts w:eastAsiaTheme="minorEastAsia"/>
          <w:lang w:val="en-GB"/>
        </w:rPr>
        <w:t>egacy UE behaviours</w:t>
      </w:r>
      <w:r w:rsidR="003227C5">
        <w:rPr>
          <w:rFonts w:eastAsiaTheme="minorEastAsia"/>
          <w:lang w:val="en-GB"/>
        </w:rPr>
        <w:t xml:space="preserve"> based on RAN4 requirements</w:t>
      </w:r>
      <w:r w:rsidR="003227C5" w:rsidRPr="003227C5">
        <w:rPr>
          <w:rFonts w:eastAsiaTheme="minorEastAsia"/>
          <w:lang w:val="en-GB"/>
        </w:rPr>
        <w:t xml:space="preserve"> for RRM/RLM/BFD measurement are applied without RAN2 impact.</w:t>
      </w:r>
    </w:p>
    <w:p w14:paraId="4C6511F2" w14:textId="4BD060AE" w:rsidR="00E4591E" w:rsidRDefault="00547C99" w:rsidP="00E4591E">
      <w:pPr>
        <w:rPr>
          <w:rFonts w:eastAsiaTheme="minorEastAsia"/>
          <w:b/>
          <w:bCs/>
          <w:szCs w:val="22"/>
        </w:rPr>
      </w:pPr>
      <w:r w:rsidRPr="00D35FB9">
        <w:rPr>
          <w:rFonts w:eastAsiaTheme="minorEastAsia"/>
          <w:b/>
          <w:bCs/>
          <w:szCs w:val="22"/>
        </w:rPr>
        <w:t xml:space="preserve">Observation </w:t>
      </w:r>
      <w:r w:rsidR="00CF4F2D">
        <w:rPr>
          <w:rFonts w:eastAsiaTheme="minorEastAsia"/>
          <w:b/>
          <w:bCs/>
          <w:szCs w:val="22"/>
        </w:rPr>
        <w:t>2</w:t>
      </w:r>
      <w:r w:rsidRPr="00D35FB9">
        <w:rPr>
          <w:rFonts w:eastAsiaTheme="minorEastAsia"/>
          <w:b/>
          <w:bCs/>
          <w:szCs w:val="22"/>
        </w:rPr>
        <w:t>:</w:t>
      </w:r>
      <w:r w:rsidR="008B1050">
        <w:rPr>
          <w:rFonts w:eastAsiaTheme="minorEastAsia"/>
          <w:b/>
          <w:bCs/>
          <w:szCs w:val="22"/>
        </w:rPr>
        <w:t xml:space="preserve"> Legacy UE behaviors for </w:t>
      </w:r>
      <w:r w:rsidR="008B1050" w:rsidRPr="008B1050">
        <w:rPr>
          <w:rFonts w:eastAsiaTheme="minorEastAsia"/>
          <w:b/>
          <w:bCs/>
          <w:szCs w:val="22"/>
        </w:rPr>
        <w:t>RRM/RLM/BFD measurement</w:t>
      </w:r>
      <w:r w:rsidR="008B1050">
        <w:rPr>
          <w:rFonts w:eastAsiaTheme="minorEastAsia"/>
          <w:b/>
          <w:bCs/>
          <w:szCs w:val="22"/>
        </w:rPr>
        <w:t xml:space="preserve"> are applied without RAN2</w:t>
      </w:r>
      <w:r w:rsidR="008B1050" w:rsidRPr="0018138B">
        <w:rPr>
          <w:rFonts w:eastAsiaTheme="minorEastAsia"/>
          <w:b/>
          <w:bCs/>
          <w:szCs w:val="22"/>
        </w:rPr>
        <w:t xml:space="preserve"> impact</w:t>
      </w:r>
      <w:r w:rsidR="008B1050">
        <w:rPr>
          <w:rFonts w:eastAsiaTheme="minorEastAsia"/>
          <w:b/>
          <w:bCs/>
          <w:szCs w:val="22"/>
        </w:rPr>
        <w:t>.</w:t>
      </w:r>
    </w:p>
    <w:p w14:paraId="1419DF09" w14:textId="48C20962" w:rsidR="00AE745D" w:rsidRDefault="00AE745D" w:rsidP="00AE745D">
      <w:pPr>
        <w:pStyle w:val="30"/>
        <w:numPr>
          <w:ilvl w:val="2"/>
          <w:numId w:val="2"/>
        </w:numPr>
      </w:pPr>
      <w:r w:rsidRPr="00AE745D">
        <w:t>Configuration for LP-WUS</w:t>
      </w:r>
    </w:p>
    <w:p w14:paraId="7435E331" w14:textId="60914B12" w:rsidR="007F58CB" w:rsidRDefault="00FB127F" w:rsidP="00AE745D">
      <w:pPr>
        <w:spacing w:line="240" w:lineRule="auto"/>
        <w:rPr>
          <w:rFonts w:eastAsiaTheme="minorEastAsia"/>
        </w:rPr>
      </w:pPr>
      <w:r>
        <w:rPr>
          <w:rFonts w:eastAsiaTheme="minorEastAsia"/>
        </w:rPr>
        <w:t>Regarding the issue h</w:t>
      </w:r>
      <w:r w:rsidR="007F58CB">
        <w:rPr>
          <w:rFonts w:eastAsiaTheme="minorEastAsia" w:hint="eastAsia"/>
        </w:rPr>
        <w:t>ow</w:t>
      </w:r>
      <w:r w:rsidR="007F58CB">
        <w:rPr>
          <w:rFonts w:eastAsiaTheme="minorEastAsia"/>
        </w:rPr>
        <w:t xml:space="preserve"> the NW provide the configuration to the UE, basically it can rely on the RRC measurement report. For example, the NW configures UE to report measurement results based on some events and </w:t>
      </w:r>
      <w:r w:rsidR="007F58CB" w:rsidRPr="007F58CB">
        <w:rPr>
          <w:rFonts w:eastAsiaTheme="minorEastAsia"/>
        </w:rPr>
        <w:t>periodically</w:t>
      </w:r>
      <w:r w:rsidR="007F58CB">
        <w:rPr>
          <w:rFonts w:eastAsiaTheme="minorEastAsia"/>
        </w:rPr>
        <w:t>, the NW can know whether it is suitable for UE to start use of LP-WUS</w:t>
      </w:r>
      <w:r w:rsidR="00652A3A">
        <w:rPr>
          <w:rFonts w:eastAsiaTheme="minorEastAsia"/>
        </w:rPr>
        <w:t>, e.g. the NW finds that the measurement result is good enough, or the change of the measurement result is small enough, the NW can configure UE to use LP-WUS</w:t>
      </w:r>
      <w:r w:rsidR="007F58CB">
        <w:rPr>
          <w:rFonts w:eastAsiaTheme="minorEastAsia"/>
        </w:rPr>
        <w:t>. However, the NW only knows the measurement results from MR</w:t>
      </w:r>
      <w:r w:rsidR="009D4068">
        <w:rPr>
          <w:rFonts w:eastAsiaTheme="minorEastAsia"/>
        </w:rPr>
        <w:t xml:space="preserve">. Sometimes even when the measurement result from MR is good, the link quality of LR can be bad due to </w:t>
      </w:r>
      <w:r w:rsidR="00E478CE">
        <w:rPr>
          <w:rFonts w:eastAsiaTheme="minorEastAsia"/>
        </w:rPr>
        <w:t xml:space="preserve">the </w:t>
      </w:r>
      <w:r w:rsidR="00E478CE">
        <w:rPr>
          <w:rFonts w:eastAsiaTheme="minorEastAsia"/>
        </w:rPr>
        <w:lastRenderedPageBreak/>
        <w:t>we</w:t>
      </w:r>
      <w:r w:rsidR="00E478CE" w:rsidRPr="00E478CE">
        <w:rPr>
          <w:rFonts w:eastAsiaTheme="minorEastAsia"/>
        </w:rPr>
        <w:t>ak</w:t>
      </w:r>
      <w:r w:rsidR="00E478CE">
        <w:rPr>
          <w:rFonts w:eastAsiaTheme="minorEastAsia"/>
        </w:rPr>
        <w:t>er</w:t>
      </w:r>
      <w:r w:rsidR="00E478CE" w:rsidRPr="00E478CE">
        <w:rPr>
          <w:rFonts w:eastAsiaTheme="minorEastAsia"/>
        </w:rPr>
        <w:t xml:space="preserve"> </w:t>
      </w:r>
      <w:r w:rsidR="00E478CE">
        <w:rPr>
          <w:rFonts w:eastAsiaTheme="minorEastAsia"/>
        </w:rPr>
        <w:t>t</w:t>
      </w:r>
      <w:r w:rsidR="00E478CE" w:rsidRPr="00E478CE">
        <w:rPr>
          <w:rFonts w:eastAsiaTheme="minorEastAsia"/>
        </w:rPr>
        <w:t>olerance</w:t>
      </w:r>
      <w:r w:rsidR="00E478CE">
        <w:rPr>
          <w:rFonts w:eastAsiaTheme="minorEastAsia"/>
        </w:rPr>
        <w:t xml:space="preserve"> for </w:t>
      </w:r>
      <w:r w:rsidR="00E478CE" w:rsidRPr="00E478CE">
        <w:rPr>
          <w:rFonts w:eastAsiaTheme="minorEastAsia"/>
        </w:rPr>
        <w:t>adjacent-channel interference</w:t>
      </w:r>
      <w:r w:rsidR="00E478CE">
        <w:rPr>
          <w:rFonts w:eastAsiaTheme="minorEastAsia"/>
        </w:rPr>
        <w:t xml:space="preserve"> for LR</w:t>
      </w:r>
      <w:r w:rsidR="0072366F">
        <w:rPr>
          <w:rFonts w:eastAsiaTheme="minorEastAsia"/>
        </w:rPr>
        <w:t xml:space="preserve">. In this case, </w:t>
      </w:r>
      <w:r w:rsidR="00D904AC">
        <w:rPr>
          <w:rFonts w:eastAsiaTheme="minorEastAsia"/>
        </w:rPr>
        <w:t xml:space="preserve">UE can inform the NW to stop using LP-WUS since the UE knows the link quality of LR, and also indicate whether the LP-WUS can be used again if it finds that the LR link quality is good enough. For example, </w:t>
      </w:r>
      <w:r w:rsidR="00BD06E9">
        <w:rPr>
          <w:rFonts w:eastAsiaTheme="minorEastAsia"/>
        </w:rPr>
        <w:t>UE is monitoring LP-WUS and measure</w:t>
      </w:r>
      <w:r w:rsidR="00914172">
        <w:rPr>
          <w:rFonts w:eastAsiaTheme="minorEastAsia"/>
        </w:rPr>
        <w:t>s</w:t>
      </w:r>
      <w:r w:rsidR="00BD06E9">
        <w:rPr>
          <w:rFonts w:eastAsiaTheme="minorEastAsia"/>
        </w:rPr>
        <w:t xml:space="preserve"> LP-SS/SSB by LR, once it finds that the LR link quality is not good enough, the UE switches to MR and </w:t>
      </w:r>
      <w:r w:rsidR="00A01A3A">
        <w:rPr>
          <w:rFonts w:eastAsiaTheme="minorEastAsia"/>
        </w:rPr>
        <w:t>sends assistance information to</w:t>
      </w:r>
      <w:r w:rsidR="00BD06E9">
        <w:rPr>
          <w:rFonts w:eastAsiaTheme="minorEastAsia"/>
        </w:rPr>
        <w:t xml:space="preserve"> the NW to disable the LP-WUS.</w:t>
      </w:r>
    </w:p>
    <w:p w14:paraId="5B66FF86" w14:textId="63122FD6" w:rsidR="007F58CB" w:rsidRPr="0072366F" w:rsidRDefault="00D904AC" w:rsidP="00AE745D">
      <w:pPr>
        <w:spacing w:line="240" w:lineRule="auto"/>
        <w:rPr>
          <w:rFonts w:eastAsiaTheme="minorEastAsia"/>
        </w:rPr>
      </w:pPr>
      <w:r w:rsidRPr="00523189">
        <w:rPr>
          <w:rFonts w:eastAsiaTheme="minorEastAsia"/>
          <w:b/>
        </w:rPr>
        <w:t xml:space="preserve">Proposal </w:t>
      </w:r>
      <w:r>
        <w:rPr>
          <w:rFonts w:eastAsiaTheme="minorEastAsia"/>
          <w:b/>
        </w:rPr>
        <w:t>5</w:t>
      </w:r>
      <w:r w:rsidRPr="00523189">
        <w:rPr>
          <w:rFonts w:eastAsiaTheme="minorEastAsia"/>
          <w:b/>
        </w:rPr>
        <w:t>:</w:t>
      </w:r>
      <w:r w:rsidR="005548E4">
        <w:rPr>
          <w:rFonts w:eastAsiaTheme="minorEastAsia"/>
          <w:b/>
        </w:rPr>
        <w:t xml:space="preserve"> </w:t>
      </w:r>
      <w:r w:rsidR="006125A6">
        <w:rPr>
          <w:rFonts w:eastAsiaTheme="minorEastAsia"/>
          <w:b/>
        </w:rPr>
        <w:t xml:space="preserve">UE can send assistance information to the network indicating to disable the LP-WUS or </w:t>
      </w:r>
      <w:r w:rsidR="006125A6" w:rsidRPr="006125A6">
        <w:rPr>
          <w:rFonts w:eastAsiaTheme="minorEastAsia"/>
          <w:b/>
        </w:rPr>
        <w:t xml:space="preserve">whether the LP-WUS can be </w:t>
      </w:r>
      <w:r w:rsidR="006125A6">
        <w:rPr>
          <w:rFonts w:eastAsiaTheme="minorEastAsia"/>
          <w:b/>
        </w:rPr>
        <w:t>enabled</w:t>
      </w:r>
      <w:r w:rsidR="006125A6" w:rsidRPr="006125A6">
        <w:rPr>
          <w:rFonts w:eastAsiaTheme="minorEastAsia"/>
          <w:b/>
        </w:rPr>
        <w:t xml:space="preserve"> again</w:t>
      </w:r>
      <w:r w:rsidR="006125A6">
        <w:rPr>
          <w:rFonts w:eastAsiaTheme="minorEastAsia"/>
          <w:b/>
        </w:rPr>
        <w:t>.</w:t>
      </w:r>
    </w:p>
    <w:p w14:paraId="6D673F41" w14:textId="4633C3B7" w:rsidR="006125A6" w:rsidRDefault="006125A6" w:rsidP="00AE745D">
      <w:pPr>
        <w:spacing w:line="240" w:lineRule="auto"/>
        <w:rPr>
          <w:rFonts w:eastAsiaTheme="minorEastAsia"/>
        </w:rPr>
      </w:pPr>
      <w:r>
        <w:rPr>
          <w:rFonts w:eastAsiaTheme="minorEastAsia"/>
        </w:rPr>
        <w:t>After the NW provides the LP-WUS configuration to the UE by RRC signaling, UE considers the LP-WUS is enabled and start to use the LP-WUS function.</w:t>
      </w:r>
      <w:r w:rsidR="00363504">
        <w:rPr>
          <w:rFonts w:eastAsiaTheme="minorEastAsia"/>
        </w:rPr>
        <w:t xml:space="preserve"> However, one issue needs discussion is whether the UE starts LP-WUS monitoring once receives the LP-WUS configuration or not.</w:t>
      </w:r>
    </w:p>
    <w:p w14:paraId="415AD573" w14:textId="58A5CA97" w:rsidR="00AE745D" w:rsidRDefault="00786261" w:rsidP="00AE745D">
      <w:pPr>
        <w:spacing w:line="240" w:lineRule="auto"/>
        <w:rPr>
          <w:rFonts w:eastAsiaTheme="minorEastAsia"/>
        </w:rPr>
      </w:pPr>
      <w:r>
        <w:rPr>
          <w:rFonts w:eastAsiaTheme="minorEastAsia"/>
        </w:rPr>
        <w:t xml:space="preserve">One option is to start LP-WUS monitoring </w:t>
      </w:r>
      <w:r w:rsidR="00A47637">
        <w:rPr>
          <w:rFonts w:eastAsiaTheme="minorEastAsia"/>
        </w:rPr>
        <w:t>after receiving</w:t>
      </w:r>
      <w:r>
        <w:rPr>
          <w:rFonts w:eastAsiaTheme="minorEastAsia"/>
        </w:rPr>
        <w:t xml:space="preserve"> the LP-WUS configuration. However, </w:t>
      </w:r>
      <w:r w:rsidR="00AE745D">
        <w:rPr>
          <w:rFonts w:eastAsiaTheme="minorEastAsia"/>
        </w:rPr>
        <w:t>i</w:t>
      </w:r>
      <w:r w:rsidR="00AE745D">
        <w:rPr>
          <w:rFonts w:eastAsiaTheme="minorEastAsia" w:hint="eastAsia"/>
        </w:rPr>
        <w:t xml:space="preserve">f UE </w:t>
      </w:r>
      <w:r w:rsidR="00AE745D">
        <w:rPr>
          <w:rFonts w:eastAsiaTheme="minorEastAsia"/>
        </w:rPr>
        <w:t xml:space="preserve">applies </w:t>
      </w:r>
      <w:r w:rsidR="00AE745D">
        <w:rPr>
          <w:rFonts w:eastAsiaTheme="minorEastAsia" w:hint="eastAsia"/>
        </w:rPr>
        <w:t>LP-WUS</w:t>
      </w:r>
      <w:r w:rsidR="00AE745D">
        <w:rPr>
          <w:rFonts w:eastAsiaTheme="minorEastAsia"/>
        </w:rPr>
        <w:t xml:space="preserve"> monitoring ahead of the NW</w:t>
      </w:r>
      <w:r w:rsidR="00AE745D">
        <w:t xml:space="preserve">, </w:t>
      </w:r>
      <w:r>
        <w:rPr>
          <w:rFonts w:eastAsiaTheme="minorEastAsia"/>
        </w:rPr>
        <w:t>ongoing</w:t>
      </w:r>
      <w:r w:rsidR="00AE745D" w:rsidRPr="00AC05E3">
        <w:rPr>
          <w:rFonts w:eastAsiaTheme="minorEastAsia"/>
        </w:rPr>
        <w:t xml:space="preserve"> services </w:t>
      </w:r>
      <w:r w:rsidR="00AE745D">
        <w:rPr>
          <w:rFonts w:eastAsiaTheme="minorEastAsia"/>
        </w:rPr>
        <w:t>from</w:t>
      </w:r>
      <w:r w:rsidR="00AE745D" w:rsidRPr="00AC05E3">
        <w:rPr>
          <w:rFonts w:eastAsiaTheme="minorEastAsia"/>
        </w:rPr>
        <w:t xml:space="preserve"> the </w:t>
      </w:r>
      <w:r w:rsidR="00AE745D">
        <w:rPr>
          <w:rFonts w:eastAsiaTheme="minorEastAsia"/>
        </w:rPr>
        <w:t>NW</w:t>
      </w:r>
      <w:r w:rsidR="00AE745D" w:rsidRPr="00AC05E3">
        <w:rPr>
          <w:rFonts w:eastAsiaTheme="minorEastAsia"/>
        </w:rPr>
        <w:t xml:space="preserve"> </w:t>
      </w:r>
      <w:r w:rsidR="00AE745D">
        <w:rPr>
          <w:rFonts w:eastAsiaTheme="minorEastAsia"/>
        </w:rPr>
        <w:t>may be</w:t>
      </w:r>
      <w:r w:rsidR="00AE745D" w:rsidRPr="00AC05E3">
        <w:rPr>
          <w:rFonts w:eastAsiaTheme="minorEastAsia"/>
        </w:rPr>
        <w:t xml:space="preserve"> affected</w:t>
      </w:r>
      <w:r>
        <w:rPr>
          <w:rFonts w:eastAsiaTheme="minorEastAsia"/>
        </w:rPr>
        <w:t xml:space="preserve"> which</w:t>
      </w:r>
      <w:r w:rsidR="00AE745D">
        <w:rPr>
          <w:rFonts w:eastAsiaTheme="minorEastAsia"/>
        </w:rPr>
        <w:t xml:space="preserve"> caus</w:t>
      </w:r>
      <w:r>
        <w:rPr>
          <w:rFonts w:eastAsiaTheme="minorEastAsia"/>
        </w:rPr>
        <w:t>es</w:t>
      </w:r>
      <w:r w:rsidR="00AE745D">
        <w:rPr>
          <w:rFonts w:eastAsiaTheme="minorEastAsia"/>
        </w:rPr>
        <w:t xml:space="preserve"> UE’s data loss. On another hand, if t</w:t>
      </w:r>
      <w:r w:rsidR="00AE745D" w:rsidRPr="00AC05E3">
        <w:rPr>
          <w:rFonts w:eastAsiaTheme="minorEastAsia"/>
        </w:rPr>
        <w:t xml:space="preserve">he LP-WUS function takes effect on the </w:t>
      </w:r>
      <w:r w:rsidR="00AE745D">
        <w:rPr>
          <w:rFonts w:eastAsiaTheme="minorEastAsia"/>
        </w:rPr>
        <w:t xml:space="preserve">NW </w:t>
      </w:r>
      <w:r w:rsidR="00AE745D" w:rsidRPr="00AC05E3">
        <w:rPr>
          <w:rFonts w:eastAsiaTheme="minorEastAsia"/>
        </w:rPr>
        <w:t>before the UE</w:t>
      </w:r>
      <w:r w:rsidR="00AE745D">
        <w:rPr>
          <w:rFonts w:eastAsiaTheme="minorEastAsia"/>
        </w:rPr>
        <w:t xml:space="preserve">, UE may </w:t>
      </w:r>
      <w:r w:rsidR="00D22256">
        <w:rPr>
          <w:rFonts w:eastAsiaTheme="minorEastAsia"/>
        </w:rPr>
        <w:t>miss the LP-WUS which leads to LR/MR state mismatch between UE and NW</w:t>
      </w:r>
      <w:r w:rsidR="00AE745D">
        <w:rPr>
          <w:rFonts w:eastAsiaTheme="minorEastAsia"/>
        </w:rPr>
        <w:t xml:space="preserve">. Thus, it </w:t>
      </w:r>
      <w:r w:rsidR="00AE745D">
        <w:rPr>
          <w:rFonts w:eastAsiaTheme="minorEastAsia" w:hint="eastAsia"/>
        </w:rPr>
        <w:t>is</w:t>
      </w:r>
      <w:r w:rsidR="00AE745D">
        <w:rPr>
          <w:rFonts w:eastAsiaTheme="minorEastAsia"/>
        </w:rPr>
        <w:t xml:space="preserve"> </w:t>
      </w:r>
      <w:r w:rsidR="00AE745D">
        <w:rPr>
          <w:rFonts w:eastAsiaTheme="minorEastAsia" w:hint="eastAsia"/>
        </w:rPr>
        <w:t>beneficial</w:t>
      </w:r>
      <w:r w:rsidR="00AE745D">
        <w:rPr>
          <w:rFonts w:eastAsiaTheme="minorEastAsia"/>
        </w:rPr>
        <w:t xml:space="preserve"> that the UE</w:t>
      </w:r>
      <w:r w:rsidR="004C41D5">
        <w:rPr>
          <w:rFonts w:eastAsiaTheme="minorEastAsia"/>
        </w:rPr>
        <w:t xml:space="preserve"> and NW</w:t>
      </w:r>
      <w:r w:rsidR="00AE745D">
        <w:rPr>
          <w:rFonts w:eastAsiaTheme="minorEastAsia"/>
        </w:rPr>
        <w:t xml:space="preserve"> </w:t>
      </w:r>
      <w:r w:rsidR="00AE745D">
        <w:rPr>
          <w:rFonts w:eastAsiaTheme="minorEastAsia" w:hint="eastAsia"/>
        </w:rPr>
        <w:t>can</w:t>
      </w:r>
      <w:r w:rsidR="00AE745D">
        <w:rPr>
          <w:rFonts w:eastAsiaTheme="minorEastAsia"/>
        </w:rPr>
        <w:t xml:space="preserve"> </w:t>
      </w:r>
      <w:r w:rsidR="00AE745D">
        <w:rPr>
          <w:rFonts w:eastAsiaTheme="minorEastAsia" w:hint="eastAsia"/>
        </w:rPr>
        <w:t>align</w:t>
      </w:r>
      <w:r w:rsidR="00AE745D">
        <w:rPr>
          <w:rFonts w:eastAsiaTheme="minorEastAsia"/>
        </w:rPr>
        <w:t xml:space="preserve"> </w:t>
      </w:r>
      <w:r w:rsidR="00AE745D">
        <w:rPr>
          <w:rFonts w:eastAsiaTheme="minorEastAsia" w:hint="eastAsia"/>
        </w:rPr>
        <w:t>the</w:t>
      </w:r>
      <w:r w:rsidR="00AE745D">
        <w:rPr>
          <w:rFonts w:eastAsiaTheme="minorEastAsia"/>
        </w:rPr>
        <w:t xml:space="preserve"> </w:t>
      </w:r>
      <w:r w:rsidR="00AE745D">
        <w:rPr>
          <w:rFonts w:eastAsiaTheme="minorEastAsia" w:hint="eastAsia"/>
        </w:rPr>
        <w:t>start</w:t>
      </w:r>
      <w:r w:rsidR="00AE745D">
        <w:rPr>
          <w:rFonts w:eastAsiaTheme="minorEastAsia"/>
        </w:rPr>
        <w:t xml:space="preserve"> </w:t>
      </w:r>
      <w:r w:rsidR="00AE745D">
        <w:rPr>
          <w:rFonts w:eastAsiaTheme="minorEastAsia" w:hint="eastAsia"/>
        </w:rPr>
        <w:t>point</w:t>
      </w:r>
      <w:r w:rsidR="00AE745D">
        <w:rPr>
          <w:rFonts w:eastAsiaTheme="minorEastAsia"/>
        </w:rPr>
        <w:t xml:space="preserve"> </w:t>
      </w:r>
      <w:r w:rsidR="00AE745D">
        <w:rPr>
          <w:rFonts w:eastAsiaTheme="minorEastAsia" w:hint="eastAsia"/>
        </w:rPr>
        <w:t>for</w:t>
      </w:r>
      <w:r w:rsidR="00AE745D">
        <w:rPr>
          <w:rFonts w:eastAsiaTheme="minorEastAsia"/>
        </w:rPr>
        <w:t xml:space="preserve"> </w:t>
      </w:r>
      <w:r w:rsidR="00AE745D">
        <w:rPr>
          <w:rFonts w:eastAsiaTheme="minorEastAsia" w:hint="eastAsia"/>
        </w:rPr>
        <w:t>monitoring</w:t>
      </w:r>
      <w:r w:rsidR="00AE745D">
        <w:rPr>
          <w:rFonts w:eastAsiaTheme="minorEastAsia"/>
        </w:rPr>
        <w:t xml:space="preserve"> </w:t>
      </w:r>
      <w:r w:rsidR="00AE745D">
        <w:rPr>
          <w:rFonts w:eastAsiaTheme="minorEastAsia" w:hint="eastAsia"/>
        </w:rPr>
        <w:t>LP-WUS</w:t>
      </w:r>
      <w:r w:rsidR="00D22256">
        <w:rPr>
          <w:rFonts w:eastAsiaTheme="minorEastAsia"/>
        </w:rPr>
        <w:t>, e.g. UE and NW start LP-WUS monitoring after a time period after the UE sends RRC reconfiguration complete message.</w:t>
      </w:r>
    </w:p>
    <w:p w14:paraId="541B535C" w14:textId="35B9A088" w:rsidR="00D22256" w:rsidRDefault="00D22256" w:rsidP="00AE745D">
      <w:pPr>
        <w:spacing w:line="240" w:lineRule="auto"/>
        <w:rPr>
          <w:rFonts w:eastAsiaTheme="minorEastAsia"/>
        </w:rPr>
      </w:pPr>
      <w:r>
        <w:rPr>
          <w:rFonts w:eastAsiaTheme="minorEastAsia"/>
        </w:rPr>
        <w:t xml:space="preserve">Another option is to keep UE stay in </w:t>
      </w:r>
      <w:r w:rsidR="00A4060C">
        <w:rPr>
          <w:rFonts w:eastAsiaTheme="minorEastAsia"/>
        </w:rPr>
        <w:t xml:space="preserve">C-DRX Active Time (i.e., using </w:t>
      </w:r>
      <w:r>
        <w:rPr>
          <w:rFonts w:eastAsiaTheme="minorEastAsia"/>
        </w:rPr>
        <w:t>MR</w:t>
      </w:r>
      <w:r w:rsidR="00A4060C">
        <w:rPr>
          <w:rFonts w:eastAsiaTheme="minorEastAsia"/>
        </w:rPr>
        <w:t>)</w:t>
      </w:r>
      <w:r>
        <w:rPr>
          <w:rFonts w:eastAsiaTheme="minorEastAsia"/>
        </w:rPr>
        <w:t xml:space="preserve"> after </w:t>
      </w:r>
      <w:r w:rsidR="00A47637">
        <w:rPr>
          <w:rFonts w:eastAsiaTheme="minorEastAsia"/>
        </w:rPr>
        <w:t xml:space="preserve">it </w:t>
      </w:r>
      <w:r>
        <w:rPr>
          <w:rFonts w:eastAsiaTheme="minorEastAsia"/>
        </w:rPr>
        <w:t>receives the LP-WUS configuration.</w:t>
      </w:r>
      <w:r w:rsidR="004C41D5">
        <w:rPr>
          <w:rFonts w:eastAsiaTheme="minorEastAsia"/>
        </w:rPr>
        <w:t xml:space="preserve"> As UE receives RRC reconfiguration message and needs to receive PDCCH scheduling PUSCH for</w:t>
      </w:r>
      <w:r w:rsidR="004C41D5" w:rsidRPr="004C41D5">
        <w:rPr>
          <w:rFonts w:eastAsiaTheme="minorEastAsia"/>
        </w:rPr>
        <w:t xml:space="preserve"> </w:t>
      </w:r>
      <w:r w:rsidR="004C41D5">
        <w:rPr>
          <w:rFonts w:eastAsiaTheme="minorEastAsia"/>
        </w:rPr>
        <w:t xml:space="preserve">sending RRC reconfiguration complete message, UE can naturally </w:t>
      </w:r>
      <w:r w:rsidR="00A31C2A">
        <w:rPr>
          <w:rFonts w:eastAsiaTheme="minorEastAsia"/>
        </w:rPr>
        <w:t xml:space="preserve">stay </w:t>
      </w:r>
      <w:r w:rsidR="004C41D5">
        <w:rPr>
          <w:rFonts w:eastAsiaTheme="minorEastAsia"/>
        </w:rPr>
        <w:t xml:space="preserve">in C-DRX Active Time. </w:t>
      </w:r>
      <w:r w:rsidR="004B0515">
        <w:rPr>
          <w:rFonts w:eastAsiaTheme="minorEastAsia"/>
        </w:rPr>
        <w:t>And t</w:t>
      </w:r>
      <w:r w:rsidR="004C41D5">
        <w:rPr>
          <w:rFonts w:eastAsiaTheme="minorEastAsia"/>
        </w:rPr>
        <w:t>here is no interruption</w:t>
      </w:r>
      <w:r w:rsidR="004B0515">
        <w:rPr>
          <w:rFonts w:eastAsiaTheme="minorEastAsia"/>
        </w:rPr>
        <w:t xml:space="preserve"> for ongoing service if any</w:t>
      </w:r>
      <w:r w:rsidR="004C41D5">
        <w:rPr>
          <w:rFonts w:eastAsiaTheme="minorEastAsia"/>
        </w:rPr>
        <w:t>. After the data transmission is finished and C-DRX Active Time ends, the UE goes back to LP-WUS monitoring as existing behavior.</w:t>
      </w:r>
    </w:p>
    <w:p w14:paraId="3A3820F7" w14:textId="55B6876F" w:rsidR="00363504" w:rsidRDefault="00363504" w:rsidP="004345B7">
      <w:pPr>
        <w:spacing w:after="0" w:line="240" w:lineRule="auto"/>
        <w:rPr>
          <w:rFonts w:eastAsiaTheme="minorEastAsia"/>
          <w:b/>
        </w:rPr>
      </w:pPr>
      <w:r w:rsidRPr="00E40E82">
        <w:rPr>
          <w:rFonts w:eastAsiaTheme="minorEastAsia"/>
          <w:b/>
        </w:rPr>
        <w:t xml:space="preserve">Proposal </w:t>
      </w:r>
      <w:r>
        <w:rPr>
          <w:rFonts w:eastAsiaTheme="minorEastAsia"/>
          <w:b/>
        </w:rPr>
        <w:t>6</w:t>
      </w:r>
      <w:r w:rsidRPr="00E40E82">
        <w:rPr>
          <w:rFonts w:eastAsiaTheme="minorEastAsia"/>
          <w:b/>
        </w:rPr>
        <w:t>:</w:t>
      </w:r>
      <w:r>
        <w:rPr>
          <w:rFonts w:eastAsiaTheme="minorEastAsia"/>
          <w:b/>
        </w:rPr>
        <w:t xml:space="preserve"> RAN2 to further discuss the following alternatives:</w:t>
      </w:r>
    </w:p>
    <w:p w14:paraId="2E963263" w14:textId="7E3F57C3" w:rsidR="00363504" w:rsidRDefault="00363504" w:rsidP="004345B7">
      <w:pPr>
        <w:pStyle w:val="af6"/>
        <w:numPr>
          <w:ilvl w:val="0"/>
          <w:numId w:val="18"/>
        </w:numPr>
        <w:spacing w:after="0" w:line="240" w:lineRule="auto"/>
        <w:ind w:firstLineChars="0"/>
        <w:rPr>
          <w:rFonts w:eastAsiaTheme="minorEastAsia"/>
          <w:b/>
        </w:rPr>
      </w:pPr>
      <w:r>
        <w:rPr>
          <w:rFonts w:eastAsiaTheme="minorEastAsia"/>
          <w:b/>
        </w:rPr>
        <w:t xml:space="preserve">Alt1: </w:t>
      </w:r>
      <w:r w:rsidR="00813B96" w:rsidRPr="00813B96">
        <w:rPr>
          <w:rFonts w:eastAsiaTheme="minorEastAsia"/>
          <w:b/>
        </w:rPr>
        <w:t xml:space="preserve">UE starts LP-WUS monitoring </w:t>
      </w:r>
      <w:r w:rsidR="000D02F8">
        <w:rPr>
          <w:rFonts w:eastAsiaTheme="minorEastAsia"/>
          <w:b/>
        </w:rPr>
        <w:t>after it</w:t>
      </w:r>
      <w:r w:rsidR="00A66F93">
        <w:rPr>
          <w:rFonts w:eastAsiaTheme="minorEastAsia"/>
          <w:b/>
        </w:rPr>
        <w:t xml:space="preserve"> </w:t>
      </w:r>
      <w:r w:rsidR="00813B96" w:rsidRPr="00813B96">
        <w:rPr>
          <w:rFonts w:eastAsiaTheme="minorEastAsia"/>
          <w:b/>
        </w:rPr>
        <w:t>receives the LP-WUS configuration</w:t>
      </w:r>
      <w:r w:rsidR="00813B96">
        <w:rPr>
          <w:rFonts w:eastAsiaTheme="minorEastAsia"/>
          <w:b/>
        </w:rPr>
        <w:t>, a</w:t>
      </w:r>
      <w:r w:rsidR="00813B96" w:rsidRPr="00E40E82">
        <w:rPr>
          <w:rFonts w:eastAsiaTheme="minorEastAsia"/>
          <w:b/>
        </w:rPr>
        <w:t xml:space="preserve">lignment of the start </w:t>
      </w:r>
      <w:proofErr w:type="gramStart"/>
      <w:r w:rsidR="00813B96" w:rsidRPr="00E40E82">
        <w:rPr>
          <w:rFonts w:eastAsiaTheme="minorEastAsia"/>
          <w:b/>
        </w:rPr>
        <w:t>point</w:t>
      </w:r>
      <w:proofErr w:type="gramEnd"/>
      <w:r w:rsidR="00813B96" w:rsidRPr="00E40E82">
        <w:rPr>
          <w:rFonts w:eastAsiaTheme="minorEastAsia"/>
          <w:b/>
        </w:rPr>
        <w:t xml:space="preserve"> for LP-WUS monitoring </w:t>
      </w:r>
      <w:r w:rsidR="00813B96">
        <w:rPr>
          <w:rFonts w:eastAsiaTheme="minorEastAsia"/>
          <w:b/>
        </w:rPr>
        <w:t>needs</w:t>
      </w:r>
      <w:r w:rsidR="00813B96" w:rsidRPr="00E40E82">
        <w:rPr>
          <w:rFonts w:eastAsiaTheme="minorEastAsia"/>
          <w:b/>
        </w:rPr>
        <w:t xml:space="preserve"> further studied</w:t>
      </w:r>
      <w:r w:rsidR="00813B96">
        <w:rPr>
          <w:rFonts w:eastAsiaTheme="minorEastAsia"/>
          <w:b/>
        </w:rPr>
        <w:t>;</w:t>
      </w:r>
    </w:p>
    <w:p w14:paraId="56EED4A9" w14:textId="7006A65F" w:rsidR="00AE745D" w:rsidRPr="00813B96" w:rsidRDefault="004C41D5" w:rsidP="0097410D">
      <w:pPr>
        <w:pStyle w:val="af6"/>
        <w:numPr>
          <w:ilvl w:val="0"/>
          <w:numId w:val="18"/>
        </w:numPr>
        <w:spacing w:line="240" w:lineRule="auto"/>
        <w:ind w:firstLineChars="0"/>
        <w:rPr>
          <w:rFonts w:eastAsiaTheme="minorEastAsia"/>
          <w:b/>
        </w:rPr>
      </w:pPr>
      <w:r>
        <w:rPr>
          <w:rFonts w:eastAsiaTheme="minorEastAsia" w:hint="eastAsia"/>
          <w:b/>
        </w:rPr>
        <w:t>A</w:t>
      </w:r>
      <w:r>
        <w:rPr>
          <w:rFonts w:eastAsiaTheme="minorEastAsia"/>
          <w:b/>
        </w:rPr>
        <w:t xml:space="preserve">lt2: </w:t>
      </w:r>
      <w:r w:rsidR="00944830" w:rsidRPr="00813B96">
        <w:rPr>
          <w:rFonts w:eastAsiaTheme="minorEastAsia"/>
          <w:b/>
        </w:rPr>
        <w:t xml:space="preserve">UE </w:t>
      </w:r>
      <w:r w:rsidR="00944830" w:rsidRPr="00944830">
        <w:rPr>
          <w:rFonts w:eastAsiaTheme="minorEastAsia"/>
          <w:b/>
        </w:rPr>
        <w:t>keep</w:t>
      </w:r>
      <w:r w:rsidR="00944830">
        <w:rPr>
          <w:rFonts w:eastAsiaTheme="minorEastAsia"/>
          <w:b/>
        </w:rPr>
        <w:t>s</w:t>
      </w:r>
      <w:r w:rsidR="00944830" w:rsidRPr="00944830">
        <w:rPr>
          <w:rFonts w:eastAsiaTheme="minorEastAsia"/>
          <w:b/>
        </w:rPr>
        <w:t xml:space="preserve"> </w:t>
      </w:r>
      <w:r w:rsidR="00944830">
        <w:rPr>
          <w:rFonts w:eastAsiaTheme="minorEastAsia"/>
          <w:b/>
        </w:rPr>
        <w:t>in MR (</w:t>
      </w:r>
      <w:r w:rsidR="00944830" w:rsidRPr="00944830">
        <w:rPr>
          <w:rFonts w:eastAsiaTheme="minorEastAsia"/>
          <w:b/>
        </w:rPr>
        <w:t>C-DRX Active Time</w:t>
      </w:r>
      <w:r w:rsidR="00944830">
        <w:rPr>
          <w:rFonts w:eastAsiaTheme="minorEastAsia"/>
          <w:b/>
        </w:rPr>
        <w:t>) after</w:t>
      </w:r>
      <w:r w:rsidR="00944830" w:rsidRPr="00813B96">
        <w:rPr>
          <w:rFonts w:eastAsiaTheme="minorEastAsia"/>
          <w:b/>
        </w:rPr>
        <w:t xml:space="preserve"> </w:t>
      </w:r>
      <w:r w:rsidR="000D02F8">
        <w:rPr>
          <w:rFonts w:eastAsiaTheme="minorEastAsia"/>
          <w:b/>
        </w:rPr>
        <w:t xml:space="preserve">it </w:t>
      </w:r>
      <w:r w:rsidR="00944830" w:rsidRPr="00813B96">
        <w:rPr>
          <w:rFonts w:eastAsiaTheme="minorEastAsia"/>
          <w:b/>
        </w:rPr>
        <w:t>receives the LP-WUS configuration</w:t>
      </w:r>
      <w:r w:rsidR="005666EB">
        <w:rPr>
          <w:rFonts w:eastAsiaTheme="minorEastAsia"/>
          <w:b/>
        </w:rPr>
        <w:t xml:space="preserve">, </w:t>
      </w:r>
      <w:r w:rsidR="005E0E0A" w:rsidRPr="005E0E0A">
        <w:rPr>
          <w:rFonts w:eastAsiaTheme="minorEastAsia"/>
          <w:b/>
        </w:rPr>
        <w:t>UE goes back to LP-WUS monitoring</w:t>
      </w:r>
      <w:r w:rsidR="005E0E0A">
        <w:rPr>
          <w:rFonts w:eastAsiaTheme="minorEastAsia"/>
          <w:b/>
        </w:rPr>
        <w:t xml:space="preserve"> after </w:t>
      </w:r>
      <w:r w:rsidR="005E0E0A" w:rsidRPr="005E0E0A">
        <w:rPr>
          <w:rFonts w:eastAsiaTheme="minorEastAsia"/>
          <w:b/>
        </w:rPr>
        <w:t>C-DRX Active Time ends</w:t>
      </w:r>
      <w:r w:rsidR="005E0E0A">
        <w:rPr>
          <w:rFonts w:eastAsiaTheme="minorEastAsia"/>
          <w:b/>
        </w:rPr>
        <w:t xml:space="preserve"> according to the </w:t>
      </w:r>
      <w:r w:rsidR="00845710">
        <w:rPr>
          <w:rFonts w:eastAsiaTheme="minorEastAsia"/>
          <w:b/>
        </w:rPr>
        <w:t xml:space="preserve">agreed </w:t>
      </w:r>
      <w:r w:rsidR="00694891">
        <w:rPr>
          <w:rFonts w:eastAsiaTheme="minorEastAsia"/>
          <w:b/>
        </w:rPr>
        <w:t>UE</w:t>
      </w:r>
      <w:r w:rsidR="005E0E0A">
        <w:rPr>
          <w:rFonts w:eastAsiaTheme="minorEastAsia"/>
          <w:b/>
        </w:rPr>
        <w:t xml:space="preserve"> behavior.</w:t>
      </w:r>
    </w:p>
    <w:p w14:paraId="4F1258C6" w14:textId="1E27958C" w:rsidR="00E4591E" w:rsidRDefault="006E16AB" w:rsidP="00AE745D">
      <w:pPr>
        <w:pStyle w:val="2"/>
        <w:numPr>
          <w:ilvl w:val="1"/>
          <w:numId w:val="2"/>
        </w:numPr>
      </w:pPr>
      <w:r>
        <w:t>C</w:t>
      </w:r>
      <w:r w:rsidRPr="006E16AB">
        <w:t>ombination of solutions</w:t>
      </w:r>
    </w:p>
    <w:p w14:paraId="3C175E99" w14:textId="4F52EB32" w:rsidR="00E4591E" w:rsidRDefault="001325D7" w:rsidP="00E4591E">
      <w:pPr>
        <w:rPr>
          <w:rFonts w:eastAsiaTheme="minorEastAsia"/>
          <w:bCs/>
          <w:szCs w:val="22"/>
        </w:rPr>
      </w:pPr>
      <w:r>
        <w:t>Option 1-1 can be considered as one speci</w:t>
      </w:r>
      <w:r w:rsidR="00AA5F51">
        <w:t xml:space="preserve">al case </w:t>
      </w:r>
      <w:r w:rsidR="004776E0">
        <w:t xml:space="preserve">of </w:t>
      </w:r>
      <w:r w:rsidR="00AA5F51">
        <w:t xml:space="preserve">Option 1-2, if the LP-WUS monitoring occasions are configured according to C-DRX cycle, LP-WUS triggers </w:t>
      </w:r>
      <w:proofErr w:type="spellStart"/>
      <w:r w:rsidR="00AA5F51" w:rsidRPr="00AA5F51">
        <w:rPr>
          <w:i/>
        </w:rPr>
        <w:t>drx-onDurationTimer</w:t>
      </w:r>
      <w:proofErr w:type="spellEnd"/>
      <w:r w:rsidR="00AA5F51">
        <w:t xml:space="preserve"> for Option 1-1 and triggers a timer control</w:t>
      </w:r>
      <w:r w:rsidR="004776E0">
        <w:t>ing</w:t>
      </w:r>
      <w:r w:rsidR="00AA5F51">
        <w:t xml:space="preserve"> PDCCH monitoring for Option 1-2. </w:t>
      </w:r>
      <w:proofErr w:type="spellStart"/>
      <w:r w:rsidR="00AA5F51" w:rsidRPr="00E36984">
        <w:rPr>
          <w:rFonts w:eastAsiaTheme="minorEastAsia"/>
          <w:bCs/>
          <w:i/>
          <w:szCs w:val="22"/>
        </w:rPr>
        <w:t>drx-InactivityTimer</w:t>
      </w:r>
      <w:proofErr w:type="spellEnd"/>
      <w:r w:rsidR="00AA5F51">
        <w:rPr>
          <w:rFonts w:eastAsiaTheme="minorEastAsia"/>
          <w:bCs/>
          <w:szCs w:val="22"/>
        </w:rPr>
        <w:t xml:space="preserve"> will be further started if there is data </w:t>
      </w:r>
      <w:r w:rsidR="004776E0">
        <w:rPr>
          <w:rFonts w:eastAsiaTheme="minorEastAsia"/>
          <w:bCs/>
          <w:szCs w:val="22"/>
        </w:rPr>
        <w:t>scheduled</w:t>
      </w:r>
      <w:r w:rsidR="00AA5F51">
        <w:rPr>
          <w:rFonts w:eastAsiaTheme="minorEastAsia"/>
          <w:bCs/>
          <w:szCs w:val="22"/>
        </w:rPr>
        <w:t xml:space="preserve">. UE stops MR PDCCH monitoring and switches back to LR if there is no more data. Additionally, Option 1-2 can have a </w:t>
      </w:r>
      <w:r w:rsidR="001632A4">
        <w:rPr>
          <w:rFonts w:eastAsiaTheme="minorEastAsia"/>
          <w:bCs/>
          <w:szCs w:val="22"/>
        </w:rPr>
        <w:t xml:space="preserve">more flexible configuration and </w:t>
      </w:r>
      <w:r w:rsidR="00AA5F51">
        <w:rPr>
          <w:rFonts w:eastAsiaTheme="minorEastAsia"/>
          <w:bCs/>
          <w:szCs w:val="22"/>
        </w:rPr>
        <w:t>better performance</w:t>
      </w:r>
      <w:r w:rsidR="001632A4">
        <w:rPr>
          <w:rFonts w:eastAsiaTheme="minorEastAsia"/>
          <w:bCs/>
          <w:szCs w:val="22"/>
        </w:rPr>
        <w:t xml:space="preserve">. Thus, it is unnecessary to configure </w:t>
      </w:r>
      <w:r w:rsidR="001632A4" w:rsidRPr="001632A4">
        <w:rPr>
          <w:rFonts w:eastAsiaTheme="minorEastAsia"/>
          <w:bCs/>
          <w:szCs w:val="22"/>
        </w:rPr>
        <w:t>Option 1-1 and Option 1-2</w:t>
      </w:r>
      <w:r w:rsidR="001632A4" w:rsidRPr="001632A4">
        <w:t xml:space="preserve"> </w:t>
      </w:r>
      <w:r w:rsidR="001632A4" w:rsidRPr="001632A4">
        <w:rPr>
          <w:rFonts w:eastAsiaTheme="minorEastAsia"/>
          <w:bCs/>
          <w:szCs w:val="22"/>
        </w:rPr>
        <w:t>simultaneously for the same UE</w:t>
      </w:r>
      <w:r w:rsidR="001632A4">
        <w:rPr>
          <w:rFonts w:eastAsiaTheme="minorEastAsia"/>
          <w:bCs/>
          <w:szCs w:val="22"/>
        </w:rPr>
        <w:t>.</w:t>
      </w:r>
    </w:p>
    <w:p w14:paraId="13F8BF7B" w14:textId="255780A2" w:rsidR="00AA5F51" w:rsidRDefault="00AA5F51" w:rsidP="00AA5F51">
      <w:pPr>
        <w:spacing w:line="240" w:lineRule="auto"/>
        <w:rPr>
          <w:rFonts w:eastAsiaTheme="minorEastAsia"/>
          <w:b/>
          <w:bCs/>
          <w:szCs w:val="22"/>
        </w:rPr>
      </w:pPr>
      <w:r>
        <w:rPr>
          <w:rFonts w:eastAsiaTheme="minorEastAsia"/>
          <w:b/>
          <w:bCs/>
          <w:szCs w:val="22"/>
          <w:lang w:val="en-GB"/>
        </w:rPr>
        <w:t>Proposal</w:t>
      </w:r>
      <w:r w:rsidRPr="002B6534">
        <w:rPr>
          <w:rFonts w:eastAsiaTheme="minorEastAsia"/>
          <w:b/>
          <w:bCs/>
          <w:szCs w:val="22"/>
        </w:rPr>
        <w:t xml:space="preserve"> </w:t>
      </w:r>
      <w:r w:rsidR="00806D14">
        <w:rPr>
          <w:rFonts w:eastAsiaTheme="minorEastAsia"/>
          <w:b/>
          <w:bCs/>
          <w:szCs w:val="22"/>
        </w:rPr>
        <w:t>7</w:t>
      </w:r>
      <w:r w:rsidRPr="002B6534">
        <w:rPr>
          <w:rFonts w:eastAsiaTheme="minorEastAsia"/>
          <w:b/>
          <w:bCs/>
          <w:szCs w:val="22"/>
        </w:rPr>
        <w:t xml:space="preserve">: </w:t>
      </w:r>
      <w:r w:rsidR="001632A4" w:rsidRPr="001632A4">
        <w:rPr>
          <w:rFonts w:eastAsiaTheme="minorEastAsia"/>
          <w:b/>
          <w:bCs/>
          <w:szCs w:val="22"/>
        </w:rPr>
        <w:t xml:space="preserve">Option 1-1 and Option 1-2 </w:t>
      </w:r>
      <w:r w:rsidR="001632A4">
        <w:rPr>
          <w:rFonts w:eastAsiaTheme="minorEastAsia"/>
          <w:b/>
          <w:bCs/>
          <w:szCs w:val="22"/>
        </w:rPr>
        <w:t xml:space="preserve">are not </w:t>
      </w:r>
      <w:r w:rsidR="001632A4" w:rsidRPr="001632A4">
        <w:rPr>
          <w:rFonts w:eastAsiaTheme="minorEastAsia"/>
          <w:b/>
          <w:bCs/>
          <w:szCs w:val="22"/>
        </w:rPr>
        <w:t xml:space="preserve">configured </w:t>
      </w:r>
      <w:bookmarkStart w:id="5" w:name="_Hlk177116313"/>
      <w:r w:rsidR="001632A4" w:rsidRPr="001632A4">
        <w:rPr>
          <w:rFonts w:eastAsiaTheme="minorEastAsia"/>
          <w:b/>
          <w:bCs/>
          <w:szCs w:val="22"/>
        </w:rPr>
        <w:t>simultaneously for the same UE</w:t>
      </w:r>
      <w:bookmarkEnd w:id="5"/>
      <w:r w:rsidRPr="00942425">
        <w:rPr>
          <w:rFonts w:eastAsiaTheme="minorEastAsia"/>
          <w:b/>
          <w:bCs/>
          <w:szCs w:val="22"/>
        </w:rPr>
        <w:t>.</w:t>
      </w:r>
    </w:p>
    <w:p w14:paraId="70B0495C" w14:textId="0559DEAE" w:rsidR="003D1A5E" w:rsidRDefault="003D1A5E" w:rsidP="009D6FC7">
      <w:pPr>
        <w:pStyle w:val="afa"/>
      </w:pPr>
      <w:r>
        <w:t xml:space="preserve">In </w:t>
      </w:r>
      <w:r w:rsidRPr="003D1A5E">
        <w:t>RAN2#126</w:t>
      </w:r>
      <w:r>
        <w:t xml:space="preserve"> meeting, </w:t>
      </w:r>
      <w:r w:rsidR="00806D14">
        <w:t>we had the following agreement:</w:t>
      </w:r>
    </w:p>
    <w:p w14:paraId="3F96F02B" w14:textId="77777777" w:rsidR="00806D14" w:rsidRPr="009C6633" w:rsidRDefault="00806D14" w:rsidP="00806D14">
      <w:pPr>
        <w:pStyle w:val="Agreement"/>
        <w:numPr>
          <w:ilvl w:val="0"/>
          <w:numId w:val="8"/>
        </w:numPr>
        <w:tabs>
          <w:tab w:val="clear" w:pos="360"/>
          <w:tab w:val="num" w:pos="1619"/>
        </w:tabs>
        <w:spacing w:before="0"/>
        <w:ind w:left="1619"/>
        <w:rPr>
          <w:lang w:eastAsia="zh-CN"/>
        </w:rPr>
      </w:pPr>
      <w:r w:rsidRPr="009C6633">
        <w:rPr>
          <w:lang w:eastAsia="zh-CN"/>
        </w:rPr>
        <w:lastRenderedPageBreak/>
        <w:t>RAN2 assume that legacy DCP and Option 1-1 is not configured simultaneously for a UE.</w:t>
      </w:r>
    </w:p>
    <w:p w14:paraId="63C067D1" w14:textId="7DC5A126" w:rsidR="00806D14" w:rsidRPr="00806D14" w:rsidRDefault="00806D14" w:rsidP="009D6FC7">
      <w:pPr>
        <w:pStyle w:val="afa"/>
        <w:rPr>
          <w:lang w:val="en-GB"/>
        </w:rPr>
      </w:pPr>
      <w:r>
        <w:rPr>
          <w:lang w:val="en-GB"/>
        </w:rPr>
        <w:t xml:space="preserve">The same principle can be applied to Option 1-2, since Option 1-2 </w:t>
      </w:r>
      <w:r w:rsidR="00A7157F">
        <w:rPr>
          <w:lang w:val="en-GB"/>
        </w:rPr>
        <w:t xml:space="preserve">can </w:t>
      </w:r>
      <w:r w:rsidR="00A7157F" w:rsidRPr="00A7157F">
        <w:rPr>
          <w:lang w:val="en-GB"/>
        </w:rPr>
        <w:t xml:space="preserve">technically </w:t>
      </w:r>
      <w:r w:rsidR="00A7157F">
        <w:rPr>
          <w:lang w:val="en-GB"/>
        </w:rPr>
        <w:t xml:space="preserve">provide </w:t>
      </w:r>
      <w:r w:rsidR="00A7157F">
        <w:rPr>
          <w:rFonts w:eastAsiaTheme="minorEastAsia"/>
          <w:bCs/>
          <w:szCs w:val="22"/>
        </w:rPr>
        <w:t>better performance for power saving and latency compared with DCP, we don’t see the motivation to configure both l</w:t>
      </w:r>
      <w:r w:rsidR="00A7157F" w:rsidRPr="00A7157F">
        <w:rPr>
          <w:rFonts w:eastAsiaTheme="minorEastAsia"/>
          <w:bCs/>
          <w:szCs w:val="22"/>
        </w:rPr>
        <w:t>egacy DCP and Option 1-2</w:t>
      </w:r>
      <w:r w:rsidR="00A7157F">
        <w:rPr>
          <w:rFonts w:eastAsiaTheme="minorEastAsia"/>
          <w:bCs/>
          <w:szCs w:val="22"/>
        </w:rPr>
        <w:t>, besides, such combination gives additional complexity for the specification.</w:t>
      </w:r>
    </w:p>
    <w:p w14:paraId="6378306A" w14:textId="1D7CE3F3" w:rsidR="00806D14" w:rsidRPr="00806D14" w:rsidRDefault="00806D14" w:rsidP="00806D14">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8: Legacy DCP and Option 1-2 are not configured simultaneously for the same UE.</w:t>
      </w:r>
    </w:p>
    <w:p w14:paraId="0E2DA1E7" w14:textId="522FBBC5" w:rsidR="0083240D" w:rsidRPr="007A5AC6" w:rsidRDefault="0083240D" w:rsidP="008561C8">
      <w:pPr>
        <w:pStyle w:val="2"/>
        <w:numPr>
          <w:ilvl w:val="1"/>
          <w:numId w:val="2"/>
        </w:numPr>
      </w:pPr>
      <w:r>
        <w:t>Other higher layer impacts</w:t>
      </w:r>
    </w:p>
    <w:p w14:paraId="4AFE551B" w14:textId="59F3ADD2" w:rsidR="0083240D" w:rsidRDefault="0083240D" w:rsidP="008561C8">
      <w:pPr>
        <w:pStyle w:val="30"/>
        <w:numPr>
          <w:ilvl w:val="2"/>
          <w:numId w:val="2"/>
        </w:numPr>
      </w:pPr>
      <w:r>
        <w:t>SPS</w:t>
      </w:r>
      <w:r w:rsidR="0043713A">
        <w:t xml:space="preserve"> and CG</w:t>
      </w:r>
    </w:p>
    <w:p w14:paraId="0A6EAAF9" w14:textId="7DBF364D" w:rsidR="00E32376" w:rsidRPr="00B9087B" w:rsidRDefault="00091E9D" w:rsidP="00F423D3">
      <w:pPr>
        <w:spacing w:line="240" w:lineRule="auto"/>
        <w:rPr>
          <w:rFonts w:eastAsiaTheme="minorEastAsia"/>
        </w:rPr>
      </w:pPr>
      <w:r w:rsidRPr="00B9087B">
        <w:rPr>
          <w:rFonts w:eastAsiaTheme="minorEastAsia"/>
        </w:rPr>
        <w:t>LP-WUS indication in CONNECTED mode is to trigger MR PDCCH monitoring</w:t>
      </w:r>
      <w:r w:rsidR="00B9087B" w:rsidRPr="00B9087B">
        <w:rPr>
          <w:rFonts w:eastAsiaTheme="minorEastAsia"/>
        </w:rPr>
        <w:t xml:space="preserve">, the LP-WUS only impacts MR PDCCH monitoring. </w:t>
      </w:r>
      <w:r w:rsidR="00CB55C9" w:rsidRPr="00B9087B">
        <w:rPr>
          <w:rFonts w:eastAsiaTheme="minorEastAsia"/>
        </w:rPr>
        <w:t>F</w:t>
      </w:r>
      <w:r w:rsidR="00B9087B" w:rsidRPr="00B9087B">
        <w:rPr>
          <w:rFonts w:eastAsiaTheme="minorEastAsia"/>
        </w:rPr>
        <w:t xml:space="preserve">or </w:t>
      </w:r>
      <w:r w:rsidR="00B371E3">
        <w:rPr>
          <w:rFonts w:eastAsiaTheme="minorEastAsia"/>
        </w:rPr>
        <w:t xml:space="preserve">DL </w:t>
      </w:r>
      <w:r w:rsidR="00B9087B" w:rsidRPr="00B9087B">
        <w:rPr>
          <w:rFonts w:eastAsiaTheme="minorEastAsia"/>
        </w:rPr>
        <w:t>configured resources,</w:t>
      </w:r>
      <w:r w:rsidR="00B371E3">
        <w:rPr>
          <w:rFonts w:eastAsiaTheme="minorEastAsia"/>
        </w:rPr>
        <w:t xml:space="preserve"> </w:t>
      </w:r>
      <w:r w:rsidR="00B371E3">
        <w:rPr>
          <w:rFonts w:eastAsiaTheme="minorEastAsia" w:hint="eastAsia"/>
        </w:rPr>
        <w:t>e.g.</w:t>
      </w:r>
      <w:r w:rsidR="00B371E3">
        <w:rPr>
          <w:rFonts w:eastAsiaTheme="minorEastAsia"/>
        </w:rPr>
        <w:t xml:space="preserve"> DL SPS,</w:t>
      </w:r>
      <w:r w:rsidR="00B9087B" w:rsidRPr="00B9087B">
        <w:rPr>
          <w:rFonts w:eastAsiaTheme="minorEastAsia"/>
        </w:rPr>
        <w:t xml:space="preserve"> </w:t>
      </w:r>
      <w:r w:rsidR="00D46A40">
        <w:rPr>
          <w:rFonts w:eastAsiaTheme="minorEastAsia"/>
        </w:rPr>
        <w:t>a</w:t>
      </w:r>
      <w:r w:rsidR="00D46A40" w:rsidRPr="00D46A40">
        <w:rPr>
          <w:rFonts w:eastAsiaTheme="minorEastAsia"/>
        </w:rPr>
        <w:t xml:space="preserve">s the gNB allocates </w:t>
      </w:r>
      <w:r w:rsidR="008729F1">
        <w:rPr>
          <w:rFonts w:eastAsiaTheme="minorEastAsia"/>
        </w:rPr>
        <w:t xml:space="preserve">DL </w:t>
      </w:r>
      <w:r w:rsidR="00D46A40" w:rsidRPr="00D46A40">
        <w:rPr>
          <w:rFonts w:eastAsiaTheme="minorEastAsia"/>
        </w:rPr>
        <w:t>SPS resources despite knowing the LP-WUS</w:t>
      </w:r>
      <w:r w:rsidR="00D46A40">
        <w:rPr>
          <w:rFonts w:eastAsiaTheme="minorEastAsia"/>
        </w:rPr>
        <w:t xml:space="preserve"> is enabled</w:t>
      </w:r>
      <w:r w:rsidR="00D46A40" w:rsidRPr="00D46A40">
        <w:rPr>
          <w:rFonts w:eastAsiaTheme="minorEastAsia"/>
        </w:rPr>
        <w:t xml:space="preserve">, gNB expects the UE to perform legacy operation on </w:t>
      </w:r>
      <w:r w:rsidR="008729F1">
        <w:rPr>
          <w:rFonts w:eastAsiaTheme="minorEastAsia"/>
        </w:rPr>
        <w:t xml:space="preserve">DL </w:t>
      </w:r>
      <w:r w:rsidR="0034017B" w:rsidRPr="00D46A40">
        <w:rPr>
          <w:rFonts w:eastAsiaTheme="minorEastAsia"/>
        </w:rPr>
        <w:t>SPS</w:t>
      </w:r>
      <w:r w:rsidR="00FC5B04" w:rsidRPr="00FC5B04">
        <w:rPr>
          <w:rFonts w:eastAsiaTheme="minorEastAsia"/>
        </w:rPr>
        <w:t xml:space="preserve"> </w:t>
      </w:r>
      <w:r w:rsidR="00FC5B04" w:rsidRPr="00D46A40">
        <w:rPr>
          <w:rFonts w:eastAsiaTheme="minorEastAsia"/>
        </w:rPr>
        <w:t>resources</w:t>
      </w:r>
      <w:r w:rsidR="00D46A40">
        <w:rPr>
          <w:rFonts w:eastAsiaTheme="minorEastAsia"/>
        </w:rPr>
        <w:t>,</w:t>
      </w:r>
      <w:r w:rsidR="00D46A40" w:rsidRPr="00D46A40">
        <w:rPr>
          <w:rFonts w:eastAsiaTheme="minorEastAsia"/>
        </w:rPr>
        <w:t xml:space="preserve"> </w:t>
      </w:r>
      <w:r w:rsidR="00D46A40">
        <w:rPr>
          <w:rFonts w:eastAsiaTheme="minorEastAsia"/>
        </w:rPr>
        <w:t xml:space="preserve">and </w:t>
      </w:r>
      <w:r w:rsidR="00B9087B" w:rsidRPr="00B9087B">
        <w:rPr>
          <w:rFonts w:eastAsiaTheme="minorEastAsia"/>
        </w:rPr>
        <w:t>there is no mismatch between UE and gNB on LP-WUR/MR monitoring.</w:t>
      </w:r>
      <w:r w:rsidR="00F854C5">
        <w:rPr>
          <w:rFonts w:eastAsiaTheme="minorEastAsia"/>
        </w:rPr>
        <w:t xml:space="preserve"> From UE perspective, UE should monitor </w:t>
      </w:r>
      <w:r w:rsidR="008729F1">
        <w:rPr>
          <w:rFonts w:eastAsiaTheme="minorEastAsia"/>
        </w:rPr>
        <w:t xml:space="preserve">DL </w:t>
      </w:r>
      <w:r w:rsidR="00F854C5">
        <w:rPr>
          <w:rFonts w:eastAsiaTheme="minorEastAsia"/>
        </w:rPr>
        <w:t>SPS</w:t>
      </w:r>
      <w:r w:rsidR="00F854C5" w:rsidRPr="00F854C5">
        <w:rPr>
          <w:rFonts w:eastAsiaTheme="minorEastAsia"/>
        </w:rPr>
        <w:t xml:space="preserve"> </w:t>
      </w:r>
      <w:r w:rsidR="00F854C5" w:rsidRPr="00D46A40">
        <w:rPr>
          <w:rFonts w:eastAsiaTheme="minorEastAsia"/>
        </w:rPr>
        <w:t>resources</w:t>
      </w:r>
      <w:r w:rsidR="00F854C5">
        <w:rPr>
          <w:rFonts w:eastAsiaTheme="minorEastAsia"/>
        </w:rPr>
        <w:t xml:space="preserve"> by MR to avoid missing any DL data.</w:t>
      </w:r>
    </w:p>
    <w:p w14:paraId="5EE54E74" w14:textId="71D033F4" w:rsidR="00B9087B" w:rsidRDefault="00B9087B" w:rsidP="00F423D3">
      <w:pPr>
        <w:spacing w:line="240" w:lineRule="auto"/>
        <w:rPr>
          <w:rFonts w:eastAsiaTheme="minorEastAsia"/>
          <w:b/>
        </w:rPr>
      </w:pPr>
      <w:r w:rsidRPr="00523189">
        <w:rPr>
          <w:rFonts w:eastAsiaTheme="minorEastAsia"/>
          <w:b/>
        </w:rPr>
        <w:t xml:space="preserve">Proposal </w:t>
      </w:r>
      <w:r w:rsidR="008D2BD4">
        <w:rPr>
          <w:rFonts w:eastAsiaTheme="minorEastAsia"/>
          <w:b/>
        </w:rPr>
        <w:t>9</w:t>
      </w:r>
      <w:r w:rsidRPr="00523189">
        <w:rPr>
          <w:rFonts w:eastAsiaTheme="minorEastAsia"/>
          <w:b/>
        </w:rPr>
        <w:t xml:space="preserve">: </w:t>
      </w:r>
      <w:r w:rsidR="008729F1">
        <w:rPr>
          <w:rFonts w:eastAsiaTheme="minorEastAsia"/>
          <w:b/>
        </w:rPr>
        <w:t xml:space="preserve">DL </w:t>
      </w:r>
      <w:r w:rsidR="0065572F" w:rsidRPr="0065572F">
        <w:rPr>
          <w:rFonts w:eastAsiaTheme="minorEastAsia"/>
          <w:b/>
        </w:rPr>
        <w:t>SPS</w:t>
      </w:r>
      <w:r w:rsidR="0065572F">
        <w:rPr>
          <w:rFonts w:eastAsiaTheme="minorEastAsia"/>
          <w:b/>
        </w:rPr>
        <w:t xml:space="preserve"> </w:t>
      </w:r>
      <w:r w:rsidR="00A74207">
        <w:rPr>
          <w:rFonts w:eastAsiaTheme="minorEastAsia"/>
          <w:b/>
        </w:rPr>
        <w:t>is</w:t>
      </w:r>
      <w:r w:rsidR="0065572F">
        <w:rPr>
          <w:rFonts w:eastAsiaTheme="minorEastAsia"/>
          <w:b/>
        </w:rPr>
        <w:t xml:space="preserve"> </w:t>
      </w:r>
      <w:r w:rsidR="0065572F" w:rsidRPr="0065572F">
        <w:rPr>
          <w:rFonts w:eastAsiaTheme="minorEastAsia"/>
          <w:b/>
        </w:rPr>
        <w:t>not impacted by LP-WUS</w:t>
      </w:r>
      <w:r w:rsidR="0065572F">
        <w:rPr>
          <w:rFonts w:eastAsiaTheme="minorEastAsia"/>
          <w:b/>
        </w:rPr>
        <w:t xml:space="preserve">, i.e. </w:t>
      </w:r>
      <w:r w:rsidR="0065572F" w:rsidRPr="0065572F">
        <w:rPr>
          <w:rFonts w:eastAsiaTheme="minorEastAsia"/>
          <w:b/>
        </w:rPr>
        <w:t xml:space="preserve">UE still needs to wake up MR </w:t>
      </w:r>
      <w:r w:rsidR="00FC5B04">
        <w:rPr>
          <w:rFonts w:eastAsiaTheme="minorEastAsia"/>
          <w:b/>
        </w:rPr>
        <w:t>for reception</w:t>
      </w:r>
      <w:r w:rsidR="0065572F" w:rsidRPr="0065572F">
        <w:rPr>
          <w:rFonts w:eastAsiaTheme="minorEastAsia"/>
          <w:b/>
        </w:rPr>
        <w:t xml:space="preserve"> on </w:t>
      </w:r>
      <w:r w:rsidR="00FC5B04" w:rsidRPr="00FC5B04">
        <w:rPr>
          <w:rFonts w:eastAsiaTheme="minorEastAsia"/>
          <w:b/>
        </w:rPr>
        <w:t xml:space="preserve">DL SPS </w:t>
      </w:r>
      <w:r w:rsidR="0065572F" w:rsidRPr="0065572F">
        <w:rPr>
          <w:rFonts w:eastAsiaTheme="minorEastAsia"/>
          <w:b/>
        </w:rPr>
        <w:t>resources.</w:t>
      </w:r>
    </w:p>
    <w:p w14:paraId="7F0BDA96" w14:textId="655D9C76" w:rsidR="008729F1" w:rsidRPr="009A65CF" w:rsidRDefault="00CB55C9" w:rsidP="00F423D3">
      <w:pPr>
        <w:spacing w:line="240" w:lineRule="auto"/>
        <w:rPr>
          <w:rFonts w:eastAsiaTheme="minorEastAsia"/>
          <w:szCs w:val="22"/>
        </w:rPr>
      </w:pPr>
      <w:r w:rsidRPr="009A65CF">
        <w:rPr>
          <w:rFonts w:eastAsiaTheme="minorEastAsia"/>
          <w:szCs w:val="22"/>
        </w:rPr>
        <w:t xml:space="preserve">However, for UL configured resources, e.g. configured grant Type 1 or </w:t>
      </w:r>
      <w:r w:rsidRPr="009A65CF">
        <w:rPr>
          <w:noProof/>
          <w:szCs w:val="22"/>
          <w:lang w:eastAsia="ko-KR"/>
        </w:rPr>
        <w:t>configured grant Type 2 (</w:t>
      </w:r>
      <w:r w:rsidRPr="009A65CF">
        <w:rPr>
          <w:rFonts w:eastAsiaTheme="minorEastAsia"/>
          <w:szCs w:val="22"/>
        </w:rPr>
        <w:t>UL SPS),</w:t>
      </w:r>
      <w:r w:rsidR="00DB1B8F" w:rsidRPr="009A65CF">
        <w:rPr>
          <w:rFonts w:eastAsiaTheme="minorEastAsia"/>
          <w:szCs w:val="22"/>
        </w:rPr>
        <w:t xml:space="preserve"> sometimes there is a UL configured resource but UE does not have the UL data for transmission. If UL skipping is not enabled, the UE should </w:t>
      </w:r>
      <w:r w:rsidR="00100036" w:rsidRPr="009A65CF">
        <w:rPr>
          <w:rFonts w:eastAsiaTheme="minorEastAsia"/>
          <w:szCs w:val="22"/>
        </w:rPr>
        <w:t xml:space="preserve">still </w:t>
      </w:r>
      <w:r w:rsidR="00DB1B8F" w:rsidRPr="009A65CF">
        <w:rPr>
          <w:rFonts w:eastAsiaTheme="minorEastAsia"/>
          <w:szCs w:val="22"/>
        </w:rPr>
        <w:t>transmit padding bits in the UL configured resource</w:t>
      </w:r>
      <w:r w:rsidR="003707B5" w:rsidRPr="009A65CF">
        <w:rPr>
          <w:rFonts w:eastAsiaTheme="minorEastAsia"/>
          <w:szCs w:val="22"/>
        </w:rPr>
        <w:t xml:space="preserve"> which leads to additional power consumption. If the UE is operating with LP-WUR, it is beneficial to skip UL configured resource if no UL data available so the UE does not need to turn on the MR and keeps monitoring LP-WUS.</w:t>
      </w:r>
    </w:p>
    <w:p w14:paraId="07D88533" w14:textId="2CBD2913" w:rsidR="003A59B7" w:rsidRPr="00B9087B" w:rsidRDefault="003A59B7" w:rsidP="00F423D3">
      <w:pPr>
        <w:spacing w:line="240" w:lineRule="auto"/>
      </w:pPr>
      <w:r w:rsidRPr="00523189">
        <w:rPr>
          <w:rFonts w:eastAsiaTheme="minorEastAsia"/>
          <w:b/>
        </w:rPr>
        <w:t xml:space="preserve">Proposal </w:t>
      </w:r>
      <w:r w:rsidR="008D2BD4">
        <w:rPr>
          <w:rFonts w:eastAsiaTheme="minorEastAsia"/>
          <w:b/>
        </w:rPr>
        <w:t>10</w:t>
      </w:r>
      <w:r w:rsidRPr="00523189">
        <w:rPr>
          <w:rFonts w:eastAsiaTheme="minorEastAsia"/>
          <w:b/>
        </w:rPr>
        <w:t>:</w:t>
      </w:r>
      <w:r>
        <w:rPr>
          <w:rFonts w:eastAsiaTheme="minorEastAsia"/>
          <w:b/>
        </w:rPr>
        <w:t xml:space="preserve"> </w:t>
      </w:r>
      <w:r w:rsidR="00532C47">
        <w:rPr>
          <w:rFonts w:eastAsiaTheme="minorEastAsia"/>
          <w:b/>
        </w:rPr>
        <w:t xml:space="preserve">For UL </w:t>
      </w:r>
      <w:r w:rsidR="00532C47" w:rsidRPr="0065572F">
        <w:rPr>
          <w:rFonts w:eastAsiaTheme="minorEastAsia"/>
          <w:b/>
        </w:rPr>
        <w:t>configured resources</w:t>
      </w:r>
      <w:r w:rsidR="00532C47">
        <w:rPr>
          <w:rFonts w:eastAsiaTheme="minorEastAsia"/>
          <w:b/>
        </w:rPr>
        <w:t xml:space="preserve">, </w:t>
      </w:r>
      <w:r w:rsidR="009A1347">
        <w:rPr>
          <w:rFonts w:eastAsiaTheme="minorEastAsia"/>
          <w:b/>
        </w:rPr>
        <w:t xml:space="preserve">RAN2 to discuss whether </w:t>
      </w:r>
      <w:r w:rsidR="003707B5">
        <w:rPr>
          <w:rFonts w:eastAsiaTheme="minorEastAsia"/>
          <w:b/>
        </w:rPr>
        <w:t xml:space="preserve">UE can </w:t>
      </w:r>
      <w:r w:rsidR="003707B5" w:rsidRPr="003707B5">
        <w:rPr>
          <w:rFonts w:eastAsiaTheme="minorEastAsia"/>
          <w:b/>
        </w:rPr>
        <w:t xml:space="preserve">skip UL configured resource if the UE is operating with LP-WUR </w:t>
      </w:r>
      <w:r w:rsidR="003707B5">
        <w:rPr>
          <w:rFonts w:eastAsiaTheme="minorEastAsia"/>
          <w:b/>
        </w:rPr>
        <w:t xml:space="preserve">and </w:t>
      </w:r>
      <w:r w:rsidR="003707B5" w:rsidRPr="003707B5">
        <w:rPr>
          <w:rFonts w:eastAsiaTheme="minorEastAsia"/>
          <w:b/>
        </w:rPr>
        <w:t>does not have the UL data for transmission</w:t>
      </w:r>
      <w:r w:rsidR="003707B5">
        <w:rPr>
          <w:rFonts w:eastAsiaTheme="minorEastAsia"/>
          <w:b/>
        </w:rPr>
        <w:t>.</w:t>
      </w:r>
    </w:p>
    <w:p w14:paraId="56E5AA9D" w14:textId="7E6032BD" w:rsidR="0043713A" w:rsidRDefault="00374B67" w:rsidP="008561C8">
      <w:pPr>
        <w:pStyle w:val="30"/>
        <w:numPr>
          <w:ilvl w:val="2"/>
          <w:numId w:val="2"/>
        </w:numPr>
      </w:pPr>
      <w:r w:rsidRPr="00374B67">
        <w:t>LP-WUS with CA</w:t>
      </w:r>
    </w:p>
    <w:p w14:paraId="08ACC21F" w14:textId="612F7A27" w:rsidR="000E242F" w:rsidRDefault="000E242F" w:rsidP="000E242F">
      <w:pPr>
        <w:spacing w:line="240" w:lineRule="auto"/>
        <w:rPr>
          <w:rFonts w:eastAsiaTheme="minorEastAsia"/>
        </w:rPr>
      </w:pPr>
      <w:r>
        <w:rPr>
          <w:rFonts w:eastAsiaTheme="minorEastAsia"/>
        </w:rPr>
        <w:t>There were the following agreements in RAN1 on CA scenario.</w:t>
      </w:r>
    </w:p>
    <w:tbl>
      <w:tblPr>
        <w:tblStyle w:val="af1"/>
        <w:tblW w:w="0" w:type="auto"/>
        <w:tblLook w:val="04A0" w:firstRow="1" w:lastRow="0" w:firstColumn="1" w:lastColumn="0" w:noHBand="0" w:noVBand="1"/>
      </w:tblPr>
      <w:tblGrid>
        <w:gridCol w:w="9629"/>
      </w:tblGrid>
      <w:tr w:rsidR="000E242F" w14:paraId="794E120A" w14:textId="77777777" w:rsidTr="000E242F">
        <w:tc>
          <w:tcPr>
            <w:tcW w:w="9629" w:type="dxa"/>
          </w:tcPr>
          <w:p w14:paraId="1251323C" w14:textId="77777777" w:rsidR="000E242F" w:rsidRPr="000E242F" w:rsidRDefault="000E242F" w:rsidP="000E242F">
            <w:pPr>
              <w:widowControl/>
              <w:autoSpaceDE/>
              <w:autoSpaceDN/>
              <w:spacing w:after="0" w:line="240" w:lineRule="exact"/>
              <w:jc w:val="left"/>
              <w:rPr>
                <w:rFonts w:ascii="Times" w:eastAsia="Batang" w:hAnsi="Times"/>
                <w:b/>
                <w:bCs/>
                <w:sz w:val="20"/>
                <w:szCs w:val="24"/>
                <w:lang w:val="en-GB" w:eastAsia="en-US"/>
              </w:rPr>
            </w:pPr>
            <w:r w:rsidRPr="000E242F">
              <w:rPr>
                <w:rFonts w:ascii="Times" w:hAnsi="Times" w:cs="Times"/>
                <w:b/>
                <w:bCs/>
                <w:sz w:val="20"/>
                <w:highlight w:val="green"/>
                <w:lang w:val="en-GB" w:eastAsia="x-none"/>
              </w:rPr>
              <w:t>Agreement</w:t>
            </w:r>
          </w:p>
          <w:p w14:paraId="5000E9A8" w14:textId="77777777" w:rsidR="000E242F" w:rsidRPr="000E242F" w:rsidRDefault="000E242F" w:rsidP="000E242F">
            <w:pPr>
              <w:widowControl/>
              <w:autoSpaceDE/>
              <w:autoSpaceDN/>
              <w:spacing w:after="0" w:line="240" w:lineRule="exact"/>
              <w:contextualSpacing/>
              <w:rPr>
                <w:rFonts w:ascii="Times" w:eastAsia="Batang" w:hAnsi="Times"/>
                <w:bCs/>
                <w:sz w:val="20"/>
                <w:lang w:eastAsia="en-US"/>
              </w:rPr>
            </w:pPr>
            <w:r w:rsidRPr="000E242F">
              <w:rPr>
                <w:rFonts w:ascii="Times" w:eastAsia="Batang" w:hAnsi="Times"/>
                <w:bCs/>
                <w:sz w:val="20"/>
                <w:lang w:eastAsia="en-US"/>
              </w:rPr>
              <w:t xml:space="preserve">Study whether/how LP-WUS works when UE is </w:t>
            </w:r>
            <w:r w:rsidRPr="000E242F">
              <w:rPr>
                <w:rFonts w:ascii="Times" w:hAnsi="Times"/>
                <w:bCs/>
                <w:sz w:val="20"/>
                <w:lang w:eastAsia="x-none"/>
              </w:rPr>
              <w:t>configured</w:t>
            </w:r>
            <w:r w:rsidRPr="000E242F">
              <w:rPr>
                <w:rFonts w:ascii="Times" w:eastAsia="Batang" w:hAnsi="Times"/>
                <w:bCs/>
                <w:sz w:val="20"/>
                <w:lang w:eastAsia="en-US"/>
              </w:rPr>
              <w:t xml:space="preserve"> with CA in RRC CONNECTED mode</w:t>
            </w:r>
          </w:p>
          <w:p w14:paraId="4E10C545" w14:textId="77777777" w:rsidR="000E242F" w:rsidRPr="000E242F" w:rsidRDefault="000E242F" w:rsidP="008561C8">
            <w:pPr>
              <w:widowControl/>
              <w:numPr>
                <w:ilvl w:val="0"/>
                <w:numId w:val="5"/>
              </w:numPr>
              <w:overflowPunct/>
              <w:autoSpaceDE/>
              <w:autoSpaceDN/>
              <w:adjustRightInd/>
              <w:spacing w:after="0" w:line="240" w:lineRule="exact"/>
              <w:contextualSpacing/>
              <w:jc w:val="left"/>
              <w:textAlignment w:val="auto"/>
              <w:rPr>
                <w:rFonts w:ascii="Times" w:eastAsia="Batang" w:hAnsi="Times"/>
                <w:bCs/>
                <w:sz w:val="20"/>
                <w:lang w:eastAsia="x-none"/>
              </w:rPr>
            </w:pPr>
            <w:r w:rsidRPr="000E242F">
              <w:rPr>
                <w:rFonts w:ascii="Times" w:eastAsia="Batang" w:hAnsi="Times" w:hint="eastAsia"/>
                <w:bCs/>
                <w:sz w:val="20"/>
                <w:lang w:eastAsia="x-none"/>
              </w:rPr>
              <w:t>F</w:t>
            </w:r>
            <w:r w:rsidRPr="000E242F">
              <w:rPr>
                <w:rFonts w:ascii="Times" w:eastAsia="Batang" w:hAnsi="Times"/>
                <w:bCs/>
                <w:sz w:val="20"/>
                <w:lang w:eastAsia="x-none"/>
              </w:rPr>
              <w:t>FS: The cell(s) where PDCCH monitoring triggered by a LP-WUS is applicable</w:t>
            </w:r>
          </w:p>
          <w:p w14:paraId="746CCFD7" w14:textId="77777777" w:rsidR="000E242F" w:rsidRPr="000E242F" w:rsidRDefault="000E242F" w:rsidP="008561C8">
            <w:pPr>
              <w:widowControl/>
              <w:numPr>
                <w:ilvl w:val="1"/>
                <w:numId w:val="5"/>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0E242F">
              <w:rPr>
                <w:rFonts w:ascii="Times" w:eastAsia="Yu Mincho" w:hAnsi="Times" w:cs="Times" w:hint="eastAsia"/>
                <w:bCs/>
                <w:sz w:val="20"/>
                <w:lang w:eastAsia="x-none"/>
              </w:rPr>
              <w:t>O</w:t>
            </w:r>
            <w:r w:rsidRPr="000E242F">
              <w:rPr>
                <w:rFonts w:ascii="Times" w:eastAsia="Yu Mincho" w:hAnsi="Times" w:cs="Times"/>
                <w:bCs/>
                <w:sz w:val="20"/>
                <w:lang w:eastAsia="x-none"/>
              </w:rPr>
              <w:t>ption 1: one or more serving cells based on gNB indication/configuration</w:t>
            </w:r>
          </w:p>
          <w:p w14:paraId="0D6E5AE7" w14:textId="77777777" w:rsidR="000E242F" w:rsidRPr="000E242F" w:rsidRDefault="000E242F" w:rsidP="008561C8">
            <w:pPr>
              <w:widowControl/>
              <w:numPr>
                <w:ilvl w:val="1"/>
                <w:numId w:val="5"/>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0E242F">
              <w:rPr>
                <w:rFonts w:ascii="Times" w:eastAsia="Yu Mincho" w:hAnsi="Times" w:cs="Times"/>
                <w:bCs/>
                <w:sz w:val="20"/>
                <w:lang w:eastAsia="x-none"/>
              </w:rPr>
              <w:t>Option 2: all activated serving cells</w:t>
            </w:r>
          </w:p>
          <w:p w14:paraId="06AD0D09" w14:textId="77777777" w:rsidR="000E242F" w:rsidRPr="00DC7E68" w:rsidRDefault="000E242F" w:rsidP="008561C8">
            <w:pPr>
              <w:widowControl/>
              <w:numPr>
                <w:ilvl w:val="1"/>
                <w:numId w:val="5"/>
              </w:numPr>
              <w:overflowPunct/>
              <w:autoSpaceDE/>
              <w:autoSpaceDN/>
              <w:adjustRightInd/>
              <w:spacing w:after="0" w:line="240" w:lineRule="exact"/>
              <w:contextualSpacing/>
              <w:jc w:val="left"/>
              <w:textAlignment w:val="auto"/>
              <w:rPr>
                <w:rFonts w:ascii="Times" w:eastAsia="Batang" w:hAnsi="Times"/>
                <w:bCs/>
                <w:sz w:val="20"/>
                <w:lang w:eastAsia="x-none"/>
              </w:rPr>
            </w:pPr>
            <w:r w:rsidRPr="000E242F">
              <w:rPr>
                <w:rFonts w:ascii="Times" w:eastAsia="Yu Mincho" w:hAnsi="Times" w:cs="Times"/>
                <w:bCs/>
                <w:sz w:val="20"/>
                <w:lang w:eastAsia="x-none"/>
              </w:rPr>
              <w:t>Note: other options are not precluded</w:t>
            </w:r>
          </w:p>
          <w:p w14:paraId="1B2AB3EA" w14:textId="77777777" w:rsidR="00DC7E68" w:rsidRPr="00C0269C" w:rsidRDefault="00DC7E68" w:rsidP="00DC7E68">
            <w:pPr>
              <w:widowControl/>
              <w:overflowPunct/>
              <w:autoSpaceDE/>
              <w:autoSpaceDN/>
              <w:adjustRightInd/>
              <w:spacing w:after="0" w:line="240" w:lineRule="auto"/>
              <w:contextualSpacing/>
              <w:textAlignment w:val="auto"/>
              <w:rPr>
                <w:rFonts w:ascii="Times" w:hAnsi="Times"/>
                <w:b/>
                <w:bCs/>
                <w:lang w:val="en-GB" w:eastAsia="x-none"/>
              </w:rPr>
            </w:pPr>
            <w:r w:rsidRPr="00DC7E68">
              <w:rPr>
                <w:rFonts w:ascii="Times" w:eastAsia="Batang" w:hAnsi="Times"/>
                <w:b/>
                <w:bCs/>
                <w:sz w:val="20"/>
                <w:szCs w:val="24"/>
                <w:highlight w:val="green"/>
                <w:lang w:val="en-GB" w:eastAsia="x-none"/>
              </w:rPr>
              <w:t>Agreement</w:t>
            </w:r>
          </w:p>
          <w:p w14:paraId="5044CCFB" w14:textId="77777777" w:rsidR="00DC7E68" w:rsidRPr="00DC7E68" w:rsidRDefault="00DC7E68" w:rsidP="00DC7E68">
            <w:pPr>
              <w:widowControl/>
              <w:overflowPunct/>
              <w:autoSpaceDE/>
              <w:autoSpaceDN/>
              <w:adjustRightInd/>
              <w:spacing w:after="0" w:line="240" w:lineRule="auto"/>
              <w:contextualSpacing/>
              <w:textAlignment w:val="auto"/>
              <w:rPr>
                <w:rFonts w:ascii="Times" w:eastAsia="Batang" w:hAnsi="Times"/>
                <w:sz w:val="20"/>
                <w:szCs w:val="24"/>
                <w:lang w:val="en-GB" w:eastAsia="x-none"/>
              </w:rPr>
            </w:pPr>
            <w:r w:rsidRPr="00DC7E68">
              <w:rPr>
                <w:rFonts w:ascii="Times" w:eastAsia="Batang" w:hAnsi="Times"/>
                <w:sz w:val="20"/>
                <w:szCs w:val="24"/>
                <w:lang w:val="en-GB" w:eastAsia="x-none"/>
              </w:rPr>
              <w:t>LP-WUS is at least supported for the case where a UE is configured with CA in RRC CONNECTED mode</w:t>
            </w:r>
          </w:p>
          <w:p w14:paraId="5318CBC4" w14:textId="745FA858" w:rsidR="00DC7E68" w:rsidRPr="00DC7E68" w:rsidRDefault="00DC7E68" w:rsidP="00DC7E68">
            <w:pPr>
              <w:widowControl/>
              <w:numPr>
                <w:ilvl w:val="0"/>
                <w:numId w:val="13"/>
              </w:numPr>
              <w:overflowPunct/>
              <w:autoSpaceDE/>
              <w:autoSpaceDN/>
              <w:adjustRightInd/>
              <w:spacing w:after="0" w:line="240" w:lineRule="auto"/>
              <w:contextualSpacing/>
              <w:jc w:val="left"/>
              <w:textAlignment w:val="auto"/>
              <w:rPr>
                <w:rFonts w:ascii="Times" w:eastAsia="Batang" w:hAnsi="Times"/>
                <w:sz w:val="20"/>
                <w:szCs w:val="24"/>
                <w:lang w:val="en-GB" w:eastAsia="x-none"/>
              </w:rPr>
            </w:pPr>
            <w:r w:rsidRPr="00DC7E68">
              <w:rPr>
                <w:rFonts w:ascii="Times" w:eastAsia="Batang" w:hAnsi="Times"/>
                <w:sz w:val="20"/>
                <w:szCs w:val="24"/>
                <w:lang w:val="en-GB" w:eastAsia="x-none"/>
              </w:rPr>
              <w:t>FFS: DC</w:t>
            </w:r>
          </w:p>
        </w:tc>
      </w:tr>
    </w:tbl>
    <w:p w14:paraId="756E22BA" w14:textId="228FEED8" w:rsidR="000E242F" w:rsidRPr="000E242F" w:rsidRDefault="00263D4F" w:rsidP="00635DB3">
      <w:pPr>
        <w:spacing w:before="240" w:line="240" w:lineRule="auto"/>
        <w:rPr>
          <w:rFonts w:eastAsiaTheme="minorEastAsia"/>
        </w:rPr>
      </w:pPr>
      <w:r>
        <w:rPr>
          <w:rFonts w:eastAsiaTheme="minorEastAsia"/>
        </w:rPr>
        <w:t>Based on latest RAN1 agreement, LP-WUS is supported in CA</w:t>
      </w:r>
      <w:r w:rsidRPr="00263D4F">
        <w:rPr>
          <w:rFonts w:eastAsiaTheme="minorEastAsia"/>
        </w:rPr>
        <w:t xml:space="preserve"> </w:t>
      </w:r>
      <w:r>
        <w:rPr>
          <w:rFonts w:eastAsiaTheme="minorEastAsia"/>
        </w:rPr>
        <w:t>scenario</w:t>
      </w:r>
      <w:r w:rsidR="00600FBB">
        <w:rPr>
          <w:rFonts w:eastAsiaTheme="minorEastAsia"/>
        </w:rPr>
        <w:t xml:space="preserve">, PDCCH monitoring on different serving cells need to be further studied. </w:t>
      </w:r>
      <w:r w:rsidR="00C87F0C">
        <w:rPr>
          <w:rFonts w:eastAsiaTheme="minorEastAsia"/>
        </w:rPr>
        <w:t xml:space="preserve">For example, UE only monitors LP-WUS on </w:t>
      </w:r>
      <w:proofErr w:type="spellStart"/>
      <w:r w:rsidR="00C87F0C">
        <w:rPr>
          <w:rFonts w:eastAsiaTheme="minorEastAsia"/>
        </w:rPr>
        <w:t>PCell</w:t>
      </w:r>
      <w:proofErr w:type="spellEnd"/>
      <w:r w:rsidR="00C87F0C">
        <w:rPr>
          <w:rFonts w:eastAsiaTheme="minorEastAsia"/>
        </w:rPr>
        <w:t xml:space="preserve">, </w:t>
      </w:r>
      <w:r w:rsidR="00600FBB">
        <w:rPr>
          <w:rFonts w:eastAsiaTheme="minorEastAsia"/>
        </w:rPr>
        <w:t xml:space="preserve">or multiple LP-WUS monitoring occasions </w:t>
      </w:r>
      <w:r w:rsidR="00DC703E">
        <w:rPr>
          <w:rFonts w:eastAsiaTheme="minorEastAsia"/>
        </w:rPr>
        <w:t xml:space="preserve">on </w:t>
      </w:r>
      <w:proofErr w:type="spellStart"/>
      <w:r w:rsidR="00DC703E">
        <w:rPr>
          <w:rFonts w:eastAsiaTheme="minorEastAsia"/>
        </w:rPr>
        <w:t>PCell</w:t>
      </w:r>
      <w:proofErr w:type="spellEnd"/>
      <w:r w:rsidR="00DC703E">
        <w:rPr>
          <w:rFonts w:eastAsiaTheme="minorEastAsia"/>
        </w:rPr>
        <w:t xml:space="preserve"> and </w:t>
      </w:r>
      <w:proofErr w:type="spellStart"/>
      <w:r w:rsidR="00DC703E">
        <w:rPr>
          <w:rFonts w:eastAsiaTheme="minorEastAsia"/>
        </w:rPr>
        <w:t>SCell</w:t>
      </w:r>
      <w:proofErr w:type="spellEnd"/>
      <w:r w:rsidR="00DC703E">
        <w:rPr>
          <w:rFonts w:eastAsiaTheme="minorEastAsia"/>
        </w:rPr>
        <w:t xml:space="preserve">(s) </w:t>
      </w:r>
      <w:r w:rsidR="00600FBB">
        <w:rPr>
          <w:rFonts w:eastAsiaTheme="minorEastAsia"/>
        </w:rPr>
        <w:t>can be defined to control different serving cell groups. O</w:t>
      </w:r>
      <w:r w:rsidR="00C87F0C">
        <w:rPr>
          <w:rFonts w:eastAsiaTheme="minorEastAsia"/>
        </w:rPr>
        <w:t>nce the LP-WUS is received target</w:t>
      </w:r>
      <w:r w:rsidR="00B34770">
        <w:rPr>
          <w:rFonts w:eastAsiaTheme="minorEastAsia"/>
        </w:rPr>
        <w:t>ed</w:t>
      </w:r>
      <w:r w:rsidR="00C87F0C">
        <w:rPr>
          <w:rFonts w:eastAsiaTheme="minorEastAsia"/>
        </w:rPr>
        <w:t xml:space="preserve"> to the UE, UE starts MR PDCCH monitoring in all activated serving cells</w:t>
      </w:r>
      <w:r w:rsidR="00600FBB">
        <w:rPr>
          <w:rFonts w:eastAsiaTheme="minorEastAsia"/>
        </w:rPr>
        <w:t>,</w:t>
      </w:r>
      <w:r w:rsidR="00C87F0C">
        <w:rPr>
          <w:rFonts w:eastAsiaTheme="minorEastAsia"/>
        </w:rPr>
        <w:t xml:space="preserve"> </w:t>
      </w:r>
      <w:r w:rsidR="00C87F0C">
        <w:rPr>
          <w:rFonts w:eastAsiaTheme="minorEastAsia"/>
        </w:rPr>
        <w:lastRenderedPageBreak/>
        <w:t xml:space="preserve">or only on specific serving cell (e.g. </w:t>
      </w:r>
      <w:proofErr w:type="spellStart"/>
      <w:r w:rsidR="00C87F0C">
        <w:rPr>
          <w:rFonts w:eastAsiaTheme="minorEastAsia"/>
        </w:rPr>
        <w:t>PCell</w:t>
      </w:r>
      <w:proofErr w:type="spellEnd"/>
      <w:r w:rsidR="00C87F0C">
        <w:rPr>
          <w:rFonts w:eastAsiaTheme="minorEastAsia"/>
        </w:rPr>
        <w:t xml:space="preserve">) and relies on other signaling to activate PDCCH monitoring in other serving cell. </w:t>
      </w:r>
      <w:r w:rsidR="00FC71AA" w:rsidRPr="00FC71AA">
        <w:rPr>
          <w:rFonts w:eastAsiaTheme="minorEastAsia"/>
        </w:rPr>
        <w:t>Anyway</w:t>
      </w:r>
      <w:r w:rsidR="00FC71AA">
        <w:rPr>
          <w:rFonts w:eastAsiaTheme="minorEastAsia"/>
        </w:rPr>
        <w:t xml:space="preserve">, </w:t>
      </w:r>
      <w:r w:rsidR="00FC71AA" w:rsidRPr="00FC71AA">
        <w:rPr>
          <w:rFonts w:eastAsiaTheme="minorEastAsia"/>
        </w:rPr>
        <w:t>whether/how LP-WUS works when UE is configured with CA</w:t>
      </w:r>
      <w:r w:rsidR="00FC71AA">
        <w:rPr>
          <w:rFonts w:eastAsiaTheme="minorEastAsia"/>
        </w:rPr>
        <w:t xml:space="preserve"> needs to be further studied </w:t>
      </w:r>
      <w:r w:rsidR="00774FB2">
        <w:rPr>
          <w:rFonts w:eastAsiaTheme="minorEastAsia"/>
        </w:rPr>
        <w:t>with taking RAN1 progress into account.</w:t>
      </w:r>
    </w:p>
    <w:p w14:paraId="02832064" w14:textId="21473A64" w:rsidR="002D0523" w:rsidRPr="0092026D" w:rsidRDefault="00085456" w:rsidP="00B9087B">
      <w:pPr>
        <w:spacing w:line="240" w:lineRule="auto"/>
        <w:rPr>
          <w:rFonts w:eastAsiaTheme="minorEastAsia"/>
          <w:b/>
        </w:rPr>
      </w:pPr>
      <w:r w:rsidRPr="00523189">
        <w:rPr>
          <w:rFonts w:eastAsiaTheme="minorEastAsia"/>
          <w:b/>
        </w:rPr>
        <w:t xml:space="preserve">Proposal </w:t>
      </w:r>
      <w:r w:rsidR="001632A4">
        <w:rPr>
          <w:rFonts w:eastAsiaTheme="minorEastAsia"/>
          <w:b/>
        </w:rPr>
        <w:t>1</w:t>
      </w:r>
      <w:r w:rsidR="008D2BD4">
        <w:rPr>
          <w:rFonts w:eastAsiaTheme="minorEastAsia"/>
          <w:b/>
        </w:rPr>
        <w:t>1</w:t>
      </w:r>
      <w:r w:rsidRPr="00523189">
        <w:rPr>
          <w:rFonts w:eastAsiaTheme="minorEastAsia"/>
          <w:b/>
        </w:rPr>
        <w:t>:</w:t>
      </w:r>
      <w:r>
        <w:rPr>
          <w:rFonts w:eastAsiaTheme="minorEastAsia"/>
          <w:b/>
        </w:rPr>
        <w:t xml:space="preserve"> </w:t>
      </w:r>
      <w:r w:rsidR="00461E43" w:rsidRPr="00461E43">
        <w:rPr>
          <w:rFonts w:eastAsiaTheme="minorEastAsia"/>
          <w:b/>
        </w:rPr>
        <w:t>RAN2 waits for more RAN1 conclusion for further study on LP-WUS with CA</w:t>
      </w:r>
      <w:r>
        <w:rPr>
          <w:rFonts w:eastAsiaTheme="minorEastAsia"/>
          <w:b/>
        </w:rPr>
        <w:t>.</w:t>
      </w:r>
    </w:p>
    <w:bookmarkEnd w:id="2"/>
    <w:bookmarkEnd w:id="3"/>
    <w:p w14:paraId="669EC1BE" w14:textId="77777777" w:rsidR="0083240D" w:rsidRPr="00250190"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77777777"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discuss </w:t>
      </w:r>
      <w:r w:rsidRPr="005F4B04">
        <w:rPr>
          <w:rFonts w:hint="eastAsia"/>
          <w:szCs w:val="22"/>
          <w:lang w:val="en-GB"/>
        </w:rPr>
        <w:t>high</w:t>
      </w:r>
      <w:r w:rsidRPr="005F4B04">
        <w:rPr>
          <w:szCs w:val="22"/>
          <w:lang w:val="en-GB"/>
        </w:rPr>
        <w:t>er layer design for CONNECTED mode,</w:t>
      </w:r>
      <w:r w:rsidRPr="005F4B04">
        <w:rPr>
          <w:rFonts w:eastAsiaTheme="minorEastAsia"/>
          <w:bCs/>
          <w:szCs w:val="22"/>
        </w:rPr>
        <w:t xml:space="preserve"> and have the following proposals.</w:t>
      </w:r>
    </w:p>
    <w:p w14:paraId="629056AB" w14:textId="0AEF998C" w:rsidR="0083240D" w:rsidRPr="005F4B04" w:rsidRDefault="00BC05C2" w:rsidP="007907E2">
      <w:pPr>
        <w:spacing w:line="240" w:lineRule="auto"/>
        <w:rPr>
          <w:rFonts w:eastAsiaTheme="minorEastAsia"/>
          <w:bCs/>
          <w:szCs w:val="22"/>
          <w:u w:val="single"/>
        </w:rPr>
      </w:pPr>
      <w:r w:rsidRPr="00BC05C2">
        <w:rPr>
          <w:rFonts w:eastAsiaTheme="minorEastAsia"/>
          <w:bCs/>
          <w:szCs w:val="22"/>
          <w:u w:val="single"/>
        </w:rPr>
        <w:t>Basic functionality for Option 1-2</w:t>
      </w:r>
    </w:p>
    <w:p w14:paraId="352C86B5" w14:textId="77777777" w:rsidR="00D57263" w:rsidRPr="00C1425E" w:rsidRDefault="00D57263" w:rsidP="00D57263">
      <w:pPr>
        <w:spacing w:line="240" w:lineRule="auto"/>
        <w:rPr>
          <w:rFonts w:eastAsiaTheme="minorEastAsia"/>
          <w:b/>
          <w:bCs/>
          <w:szCs w:val="22"/>
        </w:rPr>
      </w:pPr>
      <w:r w:rsidRPr="00C1425E">
        <w:rPr>
          <w:rFonts w:eastAsiaTheme="minorEastAsia" w:hint="eastAsia"/>
          <w:b/>
          <w:bCs/>
          <w:szCs w:val="22"/>
        </w:rPr>
        <w:t>P</w:t>
      </w:r>
      <w:r w:rsidRPr="00C1425E">
        <w:rPr>
          <w:rFonts w:eastAsiaTheme="minorEastAsia"/>
          <w:b/>
          <w:bCs/>
          <w:szCs w:val="22"/>
        </w:rPr>
        <w:t xml:space="preserve">roposal 1: </w:t>
      </w:r>
      <w:r>
        <w:rPr>
          <w:rFonts w:eastAsiaTheme="minorEastAsia"/>
          <w:b/>
          <w:bCs/>
          <w:szCs w:val="22"/>
        </w:rPr>
        <w:t>T</w:t>
      </w:r>
      <w:r w:rsidRPr="00C86B06">
        <w:rPr>
          <w:rFonts w:eastAsiaTheme="minorEastAsia"/>
          <w:b/>
          <w:bCs/>
          <w:szCs w:val="22"/>
        </w:rPr>
        <w:t xml:space="preserve">he legacy </w:t>
      </w:r>
      <w:proofErr w:type="spellStart"/>
      <w:r w:rsidRPr="00C86B06">
        <w:rPr>
          <w:rFonts w:eastAsiaTheme="minorEastAsia"/>
          <w:b/>
          <w:bCs/>
          <w:i/>
          <w:szCs w:val="22"/>
        </w:rPr>
        <w:t>drx-onDurationTimer</w:t>
      </w:r>
      <w:proofErr w:type="spellEnd"/>
      <w:r w:rsidRPr="00C86B06">
        <w:rPr>
          <w:rFonts w:eastAsiaTheme="minorEastAsia"/>
          <w:b/>
          <w:bCs/>
          <w:szCs w:val="22"/>
        </w:rPr>
        <w:t xml:space="preserve"> is not started if LP-WUS is enable</w:t>
      </w:r>
      <w:r>
        <w:rPr>
          <w:rFonts w:eastAsiaTheme="minorEastAsia"/>
          <w:b/>
          <w:bCs/>
          <w:szCs w:val="22"/>
        </w:rPr>
        <w:t>d</w:t>
      </w:r>
      <w:r w:rsidRPr="00C86B06">
        <w:rPr>
          <w:rFonts w:eastAsiaTheme="minorEastAsia"/>
          <w:b/>
          <w:bCs/>
          <w:szCs w:val="22"/>
        </w:rPr>
        <w:t>/used for the UE</w:t>
      </w:r>
      <w:r w:rsidRPr="00C1425E">
        <w:rPr>
          <w:rFonts w:eastAsiaTheme="minorEastAsia"/>
          <w:b/>
          <w:bCs/>
          <w:szCs w:val="22"/>
        </w:rPr>
        <w:t>.</w:t>
      </w:r>
    </w:p>
    <w:p w14:paraId="0715AF15" w14:textId="77777777" w:rsidR="00A66F93" w:rsidRPr="00C1425E" w:rsidRDefault="00A66F93" w:rsidP="00A66F93">
      <w:pPr>
        <w:spacing w:line="240" w:lineRule="auto"/>
        <w:rPr>
          <w:rFonts w:eastAsiaTheme="minorEastAsia"/>
          <w:b/>
          <w:bCs/>
          <w:szCs w:val="22"/>
        </w:rPr>
      </w:pPr>
      <w:r w:rsidRPr="00C1425E">
        <w:rPr>
          <w:rFonts w:eastAsiaTheme="minorEastAsia" w:hint="eastAsia"/>
          <w:b/>
          <w:bCs/>
          <w:szCs w:val="22"/>
        </w:rPr>
        <w:t>P</w:t>
      </w:r>
      <w:r w:rsidRPr="00C1425E">
        <w:rPr>
          <w:rFonts w:eastAsiaTheme="minorEastAsia"/>
          <w:b/>
          <w:bCs/>
          <w:szCs w:val="22"/>
        </w:rPr>
        <w:t xml:space="preserve">roposal </w:t>
      </w:r>
      <w:r>
        <w:rPr>
          <w:rFonts w:eastAsiaTheme="minorEastAsia"/>
          <w:b/>
          <w:bCs/>
          <w:szCs w:val="22"/>
        </w:rPr>
        <w:t>2</w:t>
      </w:r>
      <w:r w:rsidRPr="00C1425E">
        <w:rPr>
          <w:rFonts w:eastAsiaTheme="minorEastAsia"/>
          <w:b/>
          <w:bCs/>
          <w:szCs w:val="22"/>
        </w:rPr>
        <w:t xml:space="preserve">: </w:t>
      </w:r>
      <w:r>
        <w:rPr>
          <w:rFonts w:eastAsiaTheme="minorEastAsia"/>
          <w:b/>
          <w:bCs/>
          <w:szCs w:val="22"/>
        </w:rPr>
        <w:t xml:space="preserve">RAN2 to confirm that legacy </w:t>
      </w:r>
      <w:r w:rsidRPr="00A94BBF">
        <w:rPr>
          <w:b/>
        </w:rPr>
        <w:t>(Long) DRX Command MAC CE</w:t>
      </w:r>
      <w:r>
        <w:rPr>
          <w:rFonts w:eastAsiaTheme="minorEastAsia"/>
          <w:b/>
          <w:bCs/>
          <w:szCs w:val="22"/>
        </w:rPr>
        <w:t xml:space="preserve"> </w:t>
      </w:r>
      <w:r w:rsidRPr="00A94BBF">
        <w:rPr>
          <w:rFonts w:eastAsiaTheme="minorEastAsia"/>
          <w:b/>
          <w:bCs/>
          <w:szCs w:val="22"/>
        </w:rPr>
        <w:t>can be used</w:t>
      </w:r>
      <w:r>
        <w:rPr>
          <w:rFonts w:eastAsiaTheme="minorEastAsia"/>
          <w:b/>
          <w:bCs/>
          <w:szCs w:val="22"/>
        </w:rPr>
        <w:t xml:space="preserve"> to </w:t>
      </w:r>
      <w:r w:rsidRPr="006E16AB">
        <w:rPr>
          <w:rFonts w:eastAsiaTheme="minorEastAsia"/>
          <w:b/>
          <w:bCs/>
          <w:szCs w:val="22"/>
        </w:rPr>
        <w:t xml:space="preserve">stop </w:t>
      </w:r>
      <w:proofErr w:type="spellStart"/>
      <w:r w:rsidRPr="006E16AB">
        <w:rPr>
          <w:rFonts w:eastAsiaTheme="minorEastAsia"/>
          <w:b/>
          <w:bCs/>
          <w:i/>
          <w:szCs w:val="22"/>
        </w:rPr>
        <w:t>drx-</w:t>
      </w:r>
      <w:r w:rsidRPr="009B58AE">
        <w:rPr>
          <w:rFonts w:eastAsiaTheme="minorEastAsia"/>
          <w:b/>
          <w:bCs/>
          <w:i/>
          <w:szCs w:val="22"/>
        </w:rPr>
        <w:t>InactivityTimer</w:t>
      </w:r>
      <w:proofErr w:type="spellEnd"/>
      <w:r>
        <w:rPr>
          <w:rFonts w:eastAsiaTheme="minorEastAsia"/>
          <w:b/>
          <w:bCs/>
          <w:szCs w:val="22"/>
        </w:rPr>
        <w:t>,</w:t>
      </w:r>
      <w:r w:rsidRPr="006E16AB">
        <w:rPr>
          <w:rFonts w:eastAsiaTheme="minorEastAsia"/>
          <w:b/>
          <w:bCs/>
          <w:szCs w:val="22"/>
        </w:rPr>
        <w:t xml:space="preserve"> which may </w:t>
      </w:r>
      <w:r>
        <w:rPr>
          <w:rFonts w:eastAsiaTheme="minorEastAsia"/>
          <w:b/>
          <w:bCs/>
          <w:szCs w:val="22"/>
        </w:rPr>
        <w:t xml:space="preserve">terminate the </w:t>
      </w:r>
      <w:r w:rsidRPr="001E69A1">
        <w:rPr>
          <w:rFonts w:eastAsiaTheme="minorEastAsia"/>
          <w:b/>
          <w:bCs/>
          <w:szCs w:val="22"/>
        </w:rPr>
        <w:t>C-DRX Active Time</w:t>
      </w:r>
      <w:r>
        <w:rPr>
          <w:rFonts w:eastAsiaTheme="minorEastAsia"/>
          <w:b/>
          <w:bCs/>
          <w:szCs w:val="22"/>
        </w:rPr>
        <w:t xml:space="preserve"> and trigger LP-WUS monitoring without additional specification impacts</w:t>
      </w:r>
      <w:r w:rsidRPr="00C1425E">
        <w:rPr>
          <w:rFonts w:eastAsiaTheme="minorEastAsia"/>
          <w:b/>
          <w:bCs/>
          <w:szCs w:val="22"/>
        </w:rPr>
        <w:t>.</w:t>
      </w:r>
    </w:p>
    <w:p w14:paraId="2C4F5E87" w14:textId="77777777" w:rsidR="00D57263" w:rsidRPr="00F54542" w:rsidRDefault="00D57263" w:rsidP="00D57263">
      <w:pPr>
        <w:spacing w:line="240" w:lineRule="auto"/>
        <w:rPr>
          <w:rFonts w:eastAsiaTheme="minorEastAsia"/>
          <w:b/>
          <w:bCs/>
          <w:szCs w:val="22"/>
        </w:rPr>
      </w:pPr>
      <w:r w:rsidRPr="00C1425E">
        <w:rPr>
          <w:rFonts w:eastAsiaTheme="minorEastAsia" w:hint="eastAsia"/>
          <w:b/>
          <w:bCs/>
          <w:szCs w:val="22"/>
        </w:rPr>
        <w:t>P</w:t>
      </w:r>
      <w:r w:rsidRPr="00C1425E">
        <w:rPr>
          <w:rFonts w:eastAsiaTheme="minorEastAsia"/>
          <w:b/>
          <w:bCs/>
          <w:szCs w:val="22"/>
        </w:rPr>
        <w:t xml:space="preserve">roposal </w:t>
      </w:r>
      <w:r>
        <w:rPr>
          <w:rFonts w:eastAsiaTheme="minorEastAsia"/>
          <w:b/>
          <w:bCs/>
          <w:szCs w:val="22"/>
        </w:rPr>
        <w:t>3</w:t>
      </w:r>
      <w:r w:rsidRPr="00C1425E">
        <w:rPr>
          <w:rFonts w:eastAsiaTheme="minorEastAsia"/>
          <w:b/>
          <w:bCs/>
          <w:szCs w:val="22"/>
        </w:rPr>
        <w:t>:</w:t>
      </w:r>
      <w:r>
        <w:rPr>
          <w:rFonts w:eastAsiaTheme="minorEastAsia"/>
          <w:b/>
          <w:bCs/>
          <w:szCs w:val="22"/>
        </w:rPr>
        <w:t xml:space="preserve"> D</w:t>
      </w:r>
      <w:r w:rsidRPr="0018138B">
        <w:rPr>
          <w:rFonts w:eastAsiaTheme="minorEastAsia"/>
          <w:b/>
          <w:bCs/>
          <w:szCs w:val="22"/>
        </w:rPr>
        <w:t>uring C-DRX Active Time</w:t>
      </w:r>
      <w:r>
        <w:rPr>
          <w:rFonts w:eastAsiaTheme="minorEastAsia"/>
          <w:b/>
          <w:bCs/>
          <w:szCs w:val="22"/>
        </w:rPr>
        <w:t xml:space="preserve"> including the </w:t>
      </w:r>
      <w:r w:rsidRPr="002F3398">
        <w:rPr>
          <w:rFonts w:eastAsiaTheme="minorEastAsia"/>
          <w:b/>
          <w:bCs/>
          <w:szCs w:val="22"/>
        </w:rPr>
        <w:t>time period that new timer is running</w:t>
      </w:r>
      <w:r w:rsidRPr="0018138B">
        <w:rPr>
          <w:rFonts w:eastAsiaTheme="minorEastAsia"/>
          <w:b/>
          <w:bCs/>
          <w:szCs w:val="22"/>
        </w:rPr>
        <w:t xml:space="preserve">, normal SRS transmission and CSI reporting </w:t>
      </w:r>
      <w:r>
        <w:rPr>
          <w:rFonts w:eastAsiaTheme="minorEastAsia"/>
          <w:b/>
          <w:bCs/>
          <w:szCs w:val="22"/>
        </w:rPr>
        <w:t>are</w:t>
      </w:r>
      <w:r w:rsidRPr="0018138B">
        <w:rPr>
          <w:rFonts w:eastAsiaTheme="minorEastAsia"/>
          <w:b/>
          <w:bCs/>
          <w:szCs w:val="22"/>
        </w:rPr>
        <w:t xml:space="preserve"> performed as legacy operation</w:t>
      </w:r>
      <w:r>
        <w:rPr>
          <w:rFonts w:eastAsiaTheme="minorEastAsia"/>
          <w:b/>
          <w:bCs/>
          <w:szCs w:val="22"/>
        </w:rPr>
        <w:t xml:space="preserve"> in </w:t>
      </w:r>
      <w:r w:rsidRPr="0018138B">
        <w:rPr>
          <w:rFonts w:eastAsiaTheme="minorEastAsia"/>
          <w:b/>
          <w:bCs/>
          <w:szCs w:val="22"/>
        </w:rPr>
        <w:t>C-DRX Active Time</w:t>
      </w:r>
      <w:r w:rsidRPr="0018138B">
        <w:t xml:space="preserve"> </w:t>
      </w:r>
      <w:r w:rsidRPr="0018138B">
        <w:rPr>
          <w:rFonts w:eastAsiaTheme="minorEastAsia"/>
          <w:b/>
          <w:bCs/>
          <w:szCs w:val="22"/>
        </w:rPr>
        <w:t>without additional specification impact</w:t>
      </w:r>
      <w:r>
        <w:rPr>
          <w:rFonts w:eastAsiaTheme="minorEastAsia"/>
          <w:b/>
          <w:bCs/>
          <w:szCs w:val="22"/>
        </w:rPr>
        <w:t>s</w:t>
      </w:r>
      <w:r w:rsidRPr="00F54542">
        <w:rPr>
          <w:rFonts w:eastAsiaTheme="minorEastAsia"/>
          <w:b/>
          <w:bCs/>
          <w:szCs w:val="22"/>
        </w:rPr>
        <w:t>.</w:t>
      </w:r>
    </w:p>
    <w:p w14:paraId="5FA61287" w14:textId="0C3D04C5" w:rsidR="00D57263" w:rsidRDefault="00D57263" w:rsidP="00D57263">
      <w:pPr>
        <w:spacing w:line="240" w:lineRule="auto"/>
        <w:rPr>
          <w:rFonts w:eastAsiaTheme="minorEastAsia"/>
          <w:b/>
        </w:rPr>
      </w:pPr>
      <w:r w:rsidRPr="00523189">
        <w:rPr>
          <w:rFonts w:eastAsiaTheme="minorEastAsia"/>
          <w:b/>
        </w:rPr>
        <w:t xml:space="preserve">Proposal </w:t>
      </w:r>
      <w:r>
        <w:rPr>
          <w:rFonts w:eastAsiaTheme="minorEastAsia"/>
          <w:b/>
        </w:rPr>
        <w:t>4</w:t>
      </w:r>
      <w:r w:rsidRPr="00523189">
        <w:rPr>
          <w:rFonts w:eastAsiaTheme="minorEastAsia"/>
          <w:b/>
        </w:rPr>
        <w:t>:</w:t>
      </w:r>
      <w:r>
        <w:rPr>
          <w:rFonts w:eastAsiaTheme="minorEastAsia"/>
          <w:b/>
        </w:rPr>
        <w:t xml:space="preserve"> W</w:t>
      </w:r>
      <w:r w:rsidRPr="00E53A47">
        <w:rPr>
          <w:rFonts w:eastAsiaTheme="minorEastAsia"/>
          <w:b/>
        </w:rPr>
        <w:t xml:space="preserve">ithin </w:t>
      </w:r>
      <w:proofErr w:type="spellStart"/>
      <w:r w:rsidRPr="00D2334B">
        <w:rPr>
          <w:rFonts w:eastAsiaTheme="minorEastAsia"/>
          <w:b/>
          <w:i/>
        </w:rPr>
        <w:t>drx-onDurationTimer</w:t>
      </w:r>
      <w:proofErr w:type="spellEnd"/>
      <w:r w:rsidRPr="00E53A47">
        <w:rPr>
          <w:rFonts w:eastAsiaTheme="minorEastAsia"/>
          <w:b/>
        </w:rPr>
        <w:t xml:space="preserve"> duration, </w:t>
      </w:r>
      <w:r>
        <w:rPr>
          <w:rFonts w:eastAsiaTheme="minorEastAsia"/>
          <w:b/>
        </w:rPr>
        <w:t xml:space="preserve">if </w:t>
      </w:r>
      <w:r w:rsidRPr="00E53A47">
        <w:rPr>
          <w:rFonts w:eastAsiaTheme="minorEastAsia"/>
          <w:b/>
        </w:rPr>
        <w:t>there is no PDCCH monitoring</w:t>
      </w:r>
      <w:r w:rsidRPr="006C374B">
        <w:t xml:space="preserve"> </w:t>
      </w:r>
      <w:r>
        <w:rPr>
          <w:rFonts w:eastAsiaTheme="minorEastAsia"/>
          <w:b/>
        </w:rPr>
        <w:t>due to</w:t>
      </w:r>
      <w:r w:rsidRPr="006C374B">
        <w:rPr>
          <w:rFonts w:eastAsiaTheme="minorEastAsia"/>
          <w:b/>
        </w:rPr>
        <w:t xml:space="preserve"> LP-WUS</w:t>
      </w:r>
      <w:r>
        <w:rPr>
          <w:rFonts w:eastAsiaTheme="minorEastAsia"/>
          <w:b/>
        </w:rPr>
        <w:t xml:space="preserve"> monitoring</w:t>
      </w:r>
      <w:r w:rsidRPr="00E53A47">
        <w:rPr>
          <w:rFonts w:eastAsiaTheme="minorEastAsia"/>
          <w:b/>
        </w:rPr>
        <w:t>, UE reports periodic CSI on PUCCH that is L1-RSRP/not L1-RSRP based on NW configuration, configuration</w:t>
      </w:r>
      <w:r w:rsidRPr="00E53A47">
        <w:t xml:space="preserve"> </w:t>
      </w:r>
      <w:r w:rsidRPr="00E53A47">
        <w:rPr>
          <w:rFonts w:eastAsiaTheme="minorEastAsia"/>
          <w:b/>
        </w:rPr>
        <w:t>field</w:t>
      </w:r>
      <w:r>
        <w:rPr>
          <w:rFonts w:eastAsiaTheme="minorEastAsia"/>
          <w:b/>
        </w:rPr>
        <w:t>s</w:t>
      </w:r>
      <w:r w:rsidRPr="00E53A47">
        <w:rPr>
          <w:rFonts w:eastAsiaTheme="minorEastAsia"/>
          <w:b/>
        </w:rPr>
        <w:t xml:space="preserve"> like </w:t>
      </w:r>
      <w:r w:rsidRPr="00E53A47">
        <w:rPr>
          <w:rFonts w:eastAsiaTheme="minorEastAsia"/>
          <w:b/>
          <w:i/>
        </w:rPr>
        <w:t>ps-TransmitPeriodicL1-RSRP</w:t>
      </w:r>
      <w:r w:rsidRPr="00E53A47">
        <w:rPr>
          <w:rFonts w:eastAsiaTheme="minorEastAsia"/>
          <w:b/>
        </w:rPr>
        <w:t xml:space="preserve"> and </w:t>
      </w:r>
      <w:proofErr w:type="spellStart"/>
      <w:r w:rsidRPr="00E53A47">
        <w:rPr>
          <w:rFonts w:eastAsiaTheme="minorEastAsia"/>
          <w:b/>
          <w:i/>
        </w:rPr>
        <w:t>ps-TransmitOtherPeriodicCSI</w:t>
      </w:r>
      <w:proofErr w:type="spellEnd"/>
      <w:r w:rsidRPr="00E53A47">
        <w:rPr>
          <w:rFonts w:eastAsiaTheme="minorEastAsia"/>
          <w:b/>
        </w:rPr>
        <w:t xml:space="preserve"> can be introduced</w:t>
      </w:r>
      <w:r>
        <w:rPr>
          <w:rFonts w:eastAsiaTheme="minorEastAsia"/>
          <w:b/>
        </w:rPr>
        <w:t>.</w:t>
      </w:r>
    </w:p>
    <w:p w14:paraId="64D94C96" w14:textId="77777777" w:rsidR="004345B7" w:rsidRPr="0072366F" w:rsidRDefault="004345B7" w:rsidP="004345B7">
      <w:pPr>
        <w:spacing w:line="240" w:lineRule="auto"/>
        <w:rPr>
          <w:rFonts w:eastAsiaTheme="minorEastAsia"/>
        </w:rPr>
      </w:pPr>
      <w:r w:rsidRPr="00523189">
        <w:rPr>
          <w:rFonts w:eastAsiaTheme="minorEastAsia"/>
          <w:b/>
        </w:rPr>
        <w:t xml:space="preserve">Proposal </w:t>
      </w:r>
      <w:r>
        <w:rPr>
          <w:rFonts w:eastAsiaTheme="minorEastAsia"/>
          <w:b/>
        </w:rPr>
        <w:t>5</w:t>
      </w:r>
      <w:r w:rsidRPr="00523189">
        <w:rPr>
          <w:rFonts w:eastAsiaTheme="minorEastAsia"/>
          <w:b/>
        </w:rPr>
        <w:t>:</w:t>
      </w:r>
      <w:r>
        <w:rPr>
          <w:rFonts w:eastAsiaTheme="minorEastAsia"/>
          <w:b/>
        </w:rPr>
        <w:t xml:space="preserve"> UE can send assistance information to the network indicating to disable the LP-WUS or </w:t>
      </w:r>
      <w:r w:rsidRPr="006125A6">
        <w:rPr>
          <w:rFonts w:eastAsiaTheme="minorEastAsia"/>
          <w:b/>
        </w:rPr>
        <w:t xml:space="preserve">whether the LP-WUS can be </w:t>
      </w:r>
      <w:r>
        <w:rPr>
          <w:rFonts w:eastAsiaTheme="minorEastAsia"/>
          <w:b/>
        </w:rPr>
        <w:t>enabled</w:t>
      </w:r>
      <w:r w:rsidRPr="006125A6">
        <w:rPr>
          <w:rFonts w:eastAsiaTheme="minorEastAsia"/>
          <w:b/>
        </w:rPr>
        <w:t xml:space="preserve"> again</w:t>
      </w:r>
      <w:r>
        <w:rPr>
          <w:rFonts w:eastAsiaTheme="minorEastAsia"/>
          <w:b/>
        </w:rPr>
        <w:t>.</w:t>
      </w:r>
    </w:p>
    <w:p w14:paraId="6DF26A2F" w14:textId="77777777" w:rsidR="00A66F93" w:rsidRDefault="00A66F93" w:rsidP="00A66F93">
      <w:pPr>
        <w:spacing w:after="0" w:line="240" w:lineRule="auto"/>
        <w:rPr>
          <w:rFonts w:eastAsiaTheme="minorEastAsia"/>
          <w:b/>
        </w:rPr>
      </w:pPr>
      <w:r w:rsidRPr="00E40E82">
        <w:rPr>
          <w:rFonts w:eastAsiaTheme="minorEastAsia"/>
          <w:b/>
        </w:rPr>
        <w:t xml:space="preserve">Proposal </w:t>
      </w:r>
      <w:r>
        <w:rPr>
          <w:rFonts w:eastAsiaTheme="minorEastAsia"/>
          <w:b/>
        </w:rPr>
        <w:t>6</w:t>
      </w:r>
      <w:r w:rsidRPr="00E40E82">
        <w:rPr>
          <w:rFonts w:eastAsiaTheme="minorEastAsia"/>
          <w:b/>
        </w:rPr>
        <w:t>:</w:t>
      </w:r>
      <w:r>
        <w:rPr>
          <w:rFonts w:eastAsiaTheme="minorEastAsia"/>
          <w:b/>
        </w:rPr>
        <w:t xml:space="preserve"> RAN2 to further discuss the following alternatives:</w:t>
      </w:r>
    </w:p>
    <w:p w14:paraId="07E085A3" w14:textId="77777777" w:rsidR="00A66F93" w:rsidRDefault="00A66F93" w:rsidP="00A66F93">
      <w:pPr>
        <w:pStyle w:val="af6"/>
        <w:numPr>
          <w:ilvl w:val="0"/>
          <w:numId w:val="18"/>
        </w:numPr>
        <w:spacing w:after="0" w:line="240" w:lineRule="auto"/>
        <w:ind w:firstLineChars="0"/>
        <w:rPr>
          <w:rFonts w:eastAsiaTheme="minorEastAsia"/>
          <w:b/>
        </w:rPr>
      </w:pPr>
      <w:r>
        <w:rPr>
          <w:rFonts w:eastAsiaTheme="minorEastAsia"/>
          <w:b/>
        </w:rPr>
        <w:t xml:space="preserve">Alt1: </w:t>
      </w:r>
      <w:r w:rsidRPr="00813B96">
        <w:rPr>
          <w:rFonts w:eastAsiaTheme="minorEastAsia"/>
          <w:b/>
        </w:rPr>
        <w:t xml:space="preserve">UE starts LP-WUS monitoring </w:t>
      </w:r>
      <w:r>
        <w:rPr>
          <w:rFonts w:eastAsiaTheme="minorEastAsia"/>
          <w:b/>
        </w:rPr>
        <w:t xml:space="preserve">after it </w:t>
      </w:r>
      <w:r w:rsidRPr="00813B96">
        <w:rPr>
          <w:rFonts w:eastAsiaTheme="minorEastAsia"/>
          <w:b/>
        </w:rPr>
        <w:t>receives the LP-WUS configuration</w:t>
      </w:r>
      <w:r>
        <w:rPr>
          <w:rFonts w:eastAsiaTheme="minorEastAsia"/>
          <w:b/>
        </w:rPr>
        <w:t>, a</w:t>
      </w:r>
      <w:r w:rsidRPr="00E40E82">
        <w:rPr>
          <w:rFonts w:eastAsiaTheme="minorEastAsia"/>
          <w:b/>
        </w:rPr>
        <w:t xml:space="preserve">lignment of the start </w:t>
      </w:r>
      <w:proofErr w:type="gramStart"/>
      <w:r w:rsidRPr="00E40E82">
        <w:rPr>
          <w:rFonts w:eastAsiaTheme="minorEastAsia"/>
          <w:b/>
        </w:rPr>
        <w:t>point</w:t>
      </w:r>
      <w:proofErr w:type="gramEnd"/>
      <w:r w:rsidRPr="00E40E82">
        <w:rPr>
          <w:rFonts w:eastAsiaTheme="minorEastAsia"/>
          <w:b/>
        </w:rPr>
        <w:t xml:space="preserve"> for LP-WUS monitoring </w:t>
      </w:r>
      <w:r>
        <w:rPr>
          <w:rFonts w:eastAsiaTheme="minorEastAsia"/>
          <w:b/>
        </w:rPr>
        <w:t>needs</w:t>
      </w:r>
      <w:r w:rsidRPr="00E40E82">
        <w:rPr>
          <w:rFonts w:eastAsiaTheme="minorEastAsia"/>
          <w:b/>
        </w:rPr>
        <w:t xml:space="preserve"> further studied</w:t>
      </w:r>
      <w:r>
        <w:rPr>
          <w:rFonts w:eastAsiaTheme="minorEastAsia"/>
          <w:b/>
        </w:rPr>
        <w:t>;</w:t>
      </w:r>
    </w:p>
    <w:p w14:paraId="4B737BBB" w14:textId="77777777" w:rsidR="00A66F93" w:rsidRPr="00813B96" w:rsidRDefault="00A66F93" w:rsidP="00A66F93">
      <w:pPr>
        <w:pStyle w:val="af6"/>
        <w:numPr>
          <w:ilvl w:val="0"/>
          <w:numId w:val="18"/>
        </w:numPr>
        <w:spacing w:line="240" w:lineRule="auto"/>
        <w:ind w:firstLineChars="0"/>
        <w:rPr>
          <w:rFonts w:eastAsiaTheme="minorEastAsia"/>
          <w:b/>
        </w:rPr>
      </w:pPr>
      <w:r>
        <w:rPr>
          <w:rFonts w:eastAsiaTheme="minorEastAsia" w:hint="eastAsia"/>
          <w:b/>
        </w:rPr>
        <w:t>A</w:t>
      </w:r>
      <w:r>
        <w:rPr>
          <w:rFonts w:eastAsiaTheme="minorEastAsia"/>
          <w:b/>
        </w:rPr>
        <w:t xml:space="preserve">lt2: </w:t>
      </w:r>
      <w:r w:rsidRPr="00813B96">
        <w:rPr>
          <w:rFonts w:eastAsiaTheme="minorEastAsia"/>
          <w:b/>
        </w:rPr>
        <w:t xml:space="preserve">UE </w:t>
      </w:r>
      <w:r w:rsidRPr="00944830">
        <w:rPr>
          <w:rFonts w:eastAsiaTheme="minorEastAsia"/>
          <w:b/>
        </w:rPr>
        <w:t>keep</w:t>
      </w:r>
      <w:r>
        <w:rPr>
          <w:rFonts w:eastAsiaTheme="minorEastAsia"/>
          <w:b/>
        </w:rPr>
        <w:t>s</w:t>
      </w:r>
      <w:r w:rsidRPr="00944830">
        <w:rPr>
          <w:rFonts w:eastAsiaTheme="minorEastAsia"/>
          <w:b/>
        </w:rPr>
        <w:t xml:space="preserve"> </w:t>
      </w:r>
      <w:r>
        <w:rPr>
          <w:rFonts w:eastAsiaTheme="minorEastAsia"/>
          <w:b/>
        </w:rPr>
        <w:t>in MR (</w:t>
      </w:r>
      <w:r w:rsidRPr="00944830">
        <w:rPr>
          <w:rFonts w:eastAsiaTheme="minorEastAsia"/>
          <w:b/>
        </w:rPr>
        <w:t>C-DRX Active Time</w:t>
      </w:r>
      <w:r>
        <w:rPr>
          <w:rFonts w:eastAsiaTheme="minorEastAsia"/>
          <w:b/>
        </w:rPr>
        <w:t>) after</w:t>
      </w:r>
      <w:r w:rsidRPr="00813B96">
        <w:rPr>
          <w:rFonts w:eastAsiaTheme="minorEastAsia"/>
          <w:b/>
        </w:rPr>
        <w:t xml:space="preserve"> </w:t>
      </w:r>
      <w:r>
        <w:rPr>
          <w:rFonts w:eastAsiaTheme="minorEastAsia"/>
          <w:b/>
        </w:rPr>
        <w:t xml:space="preserve">it </w:t>
      </w:r>
      <w:r w:rsidRPr="00813B96">
        <w:rPr>
          <w:rFonts w:eastAsiaTheme="minorEastAsia"/>
          <w:b/>
        </w:rPr>
        <w:t>receives the LP-WUS configuration</w:t>
      </w:r>
      <w:r>
        <w:rPr>
          <w:rFonts w:eastAsiaTheme="minorEastAsia"/>
          <w:b/>
        </w:rPr>
        <w:t xml:space="preserve">, </w:t>
      </w:r>
      <w:r w:rsidRPr="005E0E0A">
        <w:rPr>
          <w:rFonts w:eastAsiaTheme="minorEastAsia"/>
          <w:b/>
        </w:rPr>
        <w:t>UE goes back to LP-WUS monitoring</w:t>
      </w:r>
      <w:r>
        <w:rPr>
          <w:rFonts w:eastAsiaTheme="minorEastAsia"/>
          <w:b/>
        </w:rPr>
        <w:t xml:space="preserve"> after </w:t>
      </w:r>
      <w:r w:rsidRPr="005E0E0A">
        <w:rPr>
          <w:rFonts w:eastAsiaTheme="minorEastAsia"/>
          <w:b/>
        </w:rPr>
        <w:t>C-DRX Active Time ends</w:t>
      </w:r>
      <w:r>
        <w:rPr>
          <w:rFonts w:eastAsiaTheme="minorEastAsia"/>
          <w:b/>
        </w:rPr>
        <w:t xml:space="preserve"> according to the agreed UE behavior.</w:t>
      </w:r>
    </w:p>
    <w:p w14:paraId="04A7B572" w14:textId="3B43FD6B" w:rsidR="00D57263" w:rsidRDefault="00BC05C2" w:rsidP="00D57263">
      <w:pPr>
        <w:spacing w:line="240" w:lineRule="auto"/>
        <w:rPr>
          <w:rFonts w:eastAsiaTheme="minorEastAsia"/>
          <w:bCs/>
          <w:szCs w:val="22"/>
          <w:u w:val="single"/>
        </w:rPr>
      </w:pPr>
      <w:r w:rsidRPr="00BC05C2">
        <w:rPr>
          <w:rFonts w:eastAsiaTheme="minorEastAsia"/>
          <w:bCs/>
          <w:szCs w:val="22"/>
          <w:u w:val="single"/>
        </w:rPr>
        <w:t>Combination of solutions</w:t>
      </w:r>
    </w:p>
    <w:p w14:paraId="7B10DB8E" w14:textId="77777777" w:rsidR="008D2BD4" w:rsidRDefault="008D2BD4" w:rsidP="008D2BD4">
      <w:pPr>
        <w:spacing w:line="240" w:lineRule="auto"/>
        <w:rPr>
          <w:rFonts w:eastAsiaTheme="minorEastAsia"/>
          <w:b/>
          <w:bCs/>
          <w:szCs w:val="22"/>
        </w:rPr>
      </w:pPr>
      <w:r>
        <w:rPr>
          <w:rFonts w:eastAsiaTheme="minorEastAsia"/>
          <w:b/>
          <w:bCs/>
          <w:szCs w:val="22"/>
          <w:lang w:val="en-GB"/>
        </w:rPr>
        <w:t>Proposal</w:t>
      </w:r>
      <w:r w:rsidRPr="002B6534">
        <w:rPr>
          <w:rFonts w:eastAsiaTheme="minorEastAsia"/>
          <w:b/>
          <w:bCs/>
          <w:szCs w:val="22"/>
        </w:rPr>
        <w:t xml:space="preserve"> </w:t>
      </w:r>
      <w:r>
        <w:rPr>
          <w:rFonts w:eastAsiaTheme="minorEastAsia"/>
          <w:b/>
          <w:bCs/>
          <w:szCs w:val="22"/>
        </w:rPr>
        <w:t>7</w:t>
      </w:r>
      <w:r w:rsidRPr="002B6534">
        <w:rPr>
          <w:rFonts w:eastAsiaTheme="minorEastAsia"/>
          <w:b/>
          <w:bCs/>
          <w:szCs w:val="22"/>
        </w:rPr>
        <w:t xml:space="preserve">: </w:t>
      </w:r>
      <w:r w:rsidRPr="001632A4">
        <w:rPr>
          <w:rFonts w:eastAsiaTheme="minorEastAsia"/>
          <w:b/>
          <w:bCs/>
          <w:szCs w:val="22"/>
        </w:rPr>
        <w:t xml:space="preserve">Option 1-1 and Option 1-2 </w:t>
      </w:r>
      <w:r>
        <w:rPr>
          <w:rFonts w:eastAsiaTheme="minorEastAsia"/>
          <w:b/>
          <w:bCs/>
          <w:szCs w:val="22"/>
        </w:rPr>
        <w:t xml:space="preserve">are not </w:t>
      </w:r>
      <w:r w:rsidRPr="001632A4">
        <w:rPr>
          <w:rFonts w:eastAsiaTheme="minorEastAsia"/>
          <w:b/>
          <w:bCs/>
          <w:szCs w:val="22"/>
        </w:rPr>
        <w:t>configured simultaneously for the same UE</w:t>
      </w:r>
      <w:r w:rsidRPr="00942425">
        <w:rPr>
          <w:rFonts w:eastAsiaTheme="minorEastAsia"/>
          <w:b/>
          <w:bCs/>
          <w:szCs w:val="22"/>
        </w:rPr>
        <w:t>.</w:t>
      </w:r>
    </w:p>
    <w:p w14:paraId="01C0CFD4" w14:textId="77777777" w:rsidR="008D2BD4" w:rsidRPr="00806D14" w:rsidRDefault="008D2BD4" w:rsidP="008D2BD4">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8: Legacy DCP and Option 1-2 are not configured simultaneously for the same UE.</w:t>
      </w:r>
    </w:p>
    <w:p w14:paraId="0E2247AC" w14:textId="7A86B228" w:rsidR="00524F7E" w:rsidRDefault="00A23752" w:rsidP="007907E2">
      <w:pPr>
        <w:spacing w:line="240" w:lineRule="auto"/>
        <w:rPr>
          <w:rFonts w:eastAsiaTheme="minorEastAsia"/>
          <w:bCs/>
          <w:szCs w:val="22"/>
          <w:u w:val="single"/>
        </w:rPr>
      </w:pPr>
      <w:r w:rsidRPr="00A23752">
        <w:rPr>
          <w:rFonts w:eastAsiaTheme="minorEastAsia"/>
          <w:bCs/>
          <w:szCs w:val="22"/>
          <w:u w:val="single"/>
        </w:rPr>
        <w:t>Other higher layer impacts</w:t>
      </w:r>
    </w:p>
    <w:p w14:paraId="7680F1DE" w14:textId="3F976393" w:rsidR="0063065E" w:rsidRDefault="0063065E" w:rsidP="0063065E">
      <w:pPr>
        <w:spacing w:line="240" w:lineRule="auto"/>
        <w:rPr>
          <w:rFonts w:eastAsiaTheme="minorEastAsia"/>
          <w:b/>
        </w:rPr>
      </w:pPr>
      <w:r w:rsidRPr="00523189">
        <w:rPr>
          <w:rFonts w:eastAsiaTheme="minorEastAsia"/>
          <w:b/>
        </w:rPr>
        <w:t xml:space="preserve">Proposal </w:t>
      </w:r>
      <w:r w:rsidR="008D2BD4">
        <w:rPr>
          <w:rFonts w:eastAsiaTheme="minorEastAsia"/>
          <w:b/>
        </w:rPr>
        <w:t>9</w:t>
      </w:r>
      <w:r w:rsidRPr="00523189">
        <w:rPr>
          <w:rFonts w:eastAsiaTheme="minorEastAsia"/>
          <w:b/>
        </w:rPr>
        <w:t xml:space="preserve">: </w:t>
      </w:r>
      <w:r>
        <w:rPr>
          <w:rFonts w:eastAsiaTheme="minorEastAsia"/>
          <w:b/>
        </w:rPr>
        <w:t xml:space="preserve">DL </w:t>
      </w:r>
      <w:r w:rsidRPr="0065572F">
        <w:rPr>
          <w:rFonts w:eastAsiaTheme="minorEastAsia"/>
          <w:b/>
        </w:rPr>
        <w:t>SPS</w:t>
      </w:r>
      <w:r>
        <w:rPr>
          <w:rFonts w:eastAsiaTheme="minorEastAsia"/>
          <w:b/>
        </w:rPr>
        <w:t xml:space="preserve"> is </w:t>
      </w:r>
      <w:r w:rsidRPr="0065572F">
        <w:rPr>
          <w:rFonts w:eastAsiaTheme="minorEastAsia"/>
          <w:b/>
        </w:rPr>
        <w:t>not impacted by LP-WUS</w:t>
      </w:r>
      <w:r>
        <w:rPr>
          <w:rFonts w:eastAsiaTheme="minorEastAsia"/>
          <w:b/>
        </w:rPr>
        <w:t xml:space="preserve">, i.e. </w:t>
      </w:r>
      <w:r w:rsidRPr="0065572F">
        <w:rPr>
          <w:rFonts w:eastAsiaTheme="minorEastAsia"/>
          <w:b/>
        </w:rPr>
        <w:t xml:space="preserve">UE still needs to wake up MR </w:t>
      </w:r>
      <w:r>
        <w:rPr>
          <w:rFonts w:eastAsiaTheme="minorEastAsia"/>
          <w:b/>
        </w:rPr>
        <w:t>for reception</w:t>
      </w:r>
      <w:r w:rsidRPr="0065572F">
        <w:rPr>
          <w:rFonts w:eastAsiaTheme="minorEastAsia"/>
          <w:b/>
        </w:rPr>
        <w:t xml:space="preserve"> on </w:t>
      </w:r>
      <w:r w:rsidRPr="00FC5B04">
        <w:rPr>
          <w:rFonts w:eastAsiaTheme="minorEastAsia"/>
          <w:b/>
        </w:rPr>
        <w:t xml:space="preserve">DL SPS </w:t>
      </w:r>
      <w:r w:rsidRPr="0065572F">
        <w:rPr>
          <w:rFonts w:eastAsiaTheme="minorEastAsia"/>
          <w:b/>
        </w:rPr>
        <w:t>resources.</w:t>
      </w:r>
    </w:p>
    <w:p w14:paraId="56C3514C" w14:textId="586DBF98" w:rsidR="0063065E" w:rsidRPr="00B9087B" w:rsidRDefault="0063065E" w:rsidP="0063065E">
      <w:pPr>
        <w:spacing w:line="240" w:lineRule="auto"/>
      </w:pPr>
      <w:r w:rsidRPr="00523189">
        <w:rPr>
          <w:rFonts w:eastAsiaTheme="minorEastAsia"/>
          <w:b/>
        </w:rPr>
        <w:t xml:space="preserve">Proposal </w:t>
      </w:r>
      <w:r w:rsidR="008D2BD4">
        <w:rPr>
          <w:rFonts w:eastAsiaTheme="minorEastAsia"/>
          <w:b/>
        </w:rPr>
        <w:t>10</w:t>
      </w:r>
      <w:r w:rsidRPr="00523189">
        <w:rPr>
          <w:rFonts w:eastAsiaTheme="minorEastAsia"/>
          <w:b/>
        </w:rPr>
        <w:t>:</w:t>
      </w:r>
      <w:r>
        <w:rPr>
          <w:rFonts w:eastAsiaTheme="minorEastAsia"/>
          <w:b/>
        </w:rPr>
        <w:t xml:space="preserve"> For UL </w:t>
      </w:r>
      <w:r w:rsidRPr="0065572F">
        <w:rPr>
          <w:rFonts w:eastAsiaTheme="minorEastAsia"/>
          <w:b/>
        </w:rPr>
        <w:t>configured resources</w:t>
      </w:r>
      <w:r>
        <w:rPr>
          <w:rFonts w:eastAsiaTheme="minorEastAsia"/>
          <w:b/>
        </w:rPr>
        <w:t xml:space="preserve">, RAN2 to discuss whether UE can </w:t>
      </w:r>
      <w:r w:rsidRPr="003707B5">
        <w:rPr>
          <w:rFonts w:eastAsiaTheme="minorEastAsia"/>
          <w:b/>
        </w:rPr>
        <w:t xml:space="preserve">skip UL configured resource if the UE is operating with LP-WUR </w:t>
      </w:r>
      <w:r>
        <w:rPr>
          <w:rFonts w:eastAsiaTheme="minorEastAsia"/>
          <w:b/>
        </w:rPr>
        <w:t xml:space="preserve">and </w:t>
      </w:r>
      <w:r w:rsidRPr="003707B5">
        <w:rPr>
          <w:rFonts w:eastAsiaTheme="minorEastAsia"/>
          <w:b/>
        </w:rPr>
        <w:t>does not have the UL data for transmission</w:t>
      </w:r>
      <w:r>
        <w:rPr>
          <w:rFonts w:eastAsiaTheme="minorEastAsia"/>
          <w:b/>
        </w:rPr>
        <w:t>.</w:t>
      </w:r>
    </w:p>
    <w:p w14:paraId="78A22E41" w14:textId="372878B5" w:rsidR="006B0838" w:rsidRPr="0063065E" w:rsidRDefault="0063065E" w:rsidP="006B0838">
      <w:pPr>
        <w:spacing w:line="240" w:lineRule="auto"/>
        <w:rPr>
          <w:rFonts w:eastAsiaTheme="minorEastAsia"/>
          <w:b/>
        </w:rPr>
      </w:pPr>
      <w:r w:rsidRPr="00523189">
        <w:rPr>
          <w:rFonts w:eastAsiaTheme="minorEastAsia"/>
          <w:b/>
        </w:rPr>
        <w:lastRenderedPageBreak/>
        <w:t xml:space="preserve">Proposal </w:t>
      </w:r>
      <w:r>
        <w:rPr>
          <w:rFonts w:eastAsiaTheme="minorEastAsia"/>
          <w:b/>
        </w:rPr>
        <w:t>1</w:t>
      </w:r>
      <w:r w:rsidR="008D2BD4">
        <w:rPr>
          <w:rFonts w:eastAsiaTheme="minorEastAsia"/>
          <w:b/>
        </w:rPr>
        <w:t>1</w:t>
      </w:r>
      <w:r w:rsidRPr="00523189">
        <w:rPr>
          <w:rFonts w:eastAsiaTheme="minorEastAsia"/>
          <w:b/>
        </w:rPr>
        <w:t>:</w:t>
      </w:r>
      <w:r>
        <w:rPr>
          <w:rFonts w:eastAsiaTheme="minorEastAsia"/>
          <w:b/>
        </w:rPr>
        <w:t xml:space="preserve"> </w:t>
      </w:r>
      <w:r w:rsidRPr="00461E43">
        <w:rPr>
          <w:rFonts w:eastAsiaTheme="minorEastAsia"/>
          <w:b/>
        </w:rPr>
        <w:t>RAN2 waits for more RAN1 conclusion for further study on LP-WUS with CA</w:t>
      </w:r>
      <w:r>
        <w:rPr>
          <w:rFonts w:eastAsiaTheme="minorEastAsia"/>
          <w:b/>
        </w:rPr>
        <w:t>.</w:t>
      </w:r>
    </w:p>
    <w:p w14:paraId="3CF38219" w14:textId="77777777" w:rsidR="0083240D"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7291B0A0" w14:textId="2217909A" w:rsidR="00013096" w:rsidRPr="00CE03F2" w:rsidRDefault="00240067" w:rsidP="00CE03F2">
      <w:pPr>
        <w:pStyle w:val="Reference"/>
        <w:rPr>
          <w:rFonts w:ascii="Times New Roman" w:eastAsia="宋体" w:hAnsi="Times New Roman"/>
          <w:kern w:val="0"/>
          <w:sz w:val="22"/>
          <w:szCs w:val="20"/>
        </w:rPr>
      </w:pPr>
      <w:r w:rsidRPr="00240067">
        <w:rPr>
          <w:rFonts w:ascii="Times New Roman" w:eastAsia="宋体" w:hAnsi="Times New Roman"/>
          <w:kern w:val="0"/>
          <w:sz w:val="22"/>
          <w:szCs w:val="20"/>
        </w:rPr>
        <w:t>R2-2409212</w:t>
      </w:r>
      <w:r>
        <w:rPr>
          <w:rFonts w:ascii="Times New Roman" w:eastAsia="宋体" w:hAnsi="Times New Roman"/>
          <w:kern w:val="0"/>
          <w:sz w:val="22"/>
          <w:szCs w:val="20"/>
        </w:rPr>
        <w:t xml:space="preserve">, </w:t>
      </w:r>
      <w:r w:rsidRPr="00240067">
        <w:rPr>
          <w:rFonts w:ascii="Times New Roman" w:eastAsia="宋体" w:hAnsi="Times New Roman"/>
          <w:kern w:val="0"/>
          <w:sz w:val="22"/>
          <w:szCs w:val="20"/>
        </w:rPr>
        <w:t>Rel-18 MIMO and MUSIM, Rel-19 MIMO, LPWUS, and SBFD</w:t>
      </w:r>
      <w:r w:rsidR="00762AB6" w:rsidRPr="00762AB6">
        <w:rPr>
          <w:rFonts w:ascii="Times New Roman" w:eastAsia="宋体" w:hAnsi="Times New Roman"/>
          <w:kern w:val="0"/>
          <w:sz w:val="22"/>
          <w:szCs w:val="20"/>
        </w:rPr>
        <w:t>.</w:t>
      </w:r>
    </w:p>
    <w:sectPr w:rsidR="00013096" w:rsidRPr="00CE03F2"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414E96" w16cex:dateUtc="2024-07-16T11:55:00Z"/>
  <w16cex:commentExtensible w16cex:durableId="2A414F87" w16cex:dateUtc="2024-07-16T11:59:00Z"/>
  <w16cex:commentExtensible w16cex:durableId="2A4150D8" w16cex:dateUtc="2024-07-16T12:04:00Z"/>
  <w16cex:commentExtensible w16cex:durableId="2A4150F1" w16cex:dateUtc="2024-07-16T12:05:00Z"/>
  <w16cex:commentExtensible w16cex:durableId="2A41510B" w16cex:dateUtc="2024-07-16T12: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F2053" w14:textId="77777777" w:rsidR="00BF7054" w:rsidRDefault="00BF7054">
      <w:r>
        <w:separator/>
      </w:r>
    </w:p>
  </w:endnote>
  <w:endnote w:type="continuationSeparator" w:id="0">
    <w:p w14:paraId="5BC2341E" w14:textId="77777777" w:rsidR="00BF7054" w:rsidRDefault="00BF7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C5D67" w14:textId="77777777" w:rsidR="00BF7054" w:rsidRDefault="00BF7054">
      <w:r>
        <w:separator/>
      </w:r>
    </w:p>
  </w:footnote>
  <w:footnote w:type="continuationSeparator" w:id="0">
    <w:p w14:paraId="70DC9585" w14:textId="77777777" w:rsidR="00BF7054" w:rsidRDefault="00BF7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6"/>
  </w:num>
  <w:num w:numId="4">
    <w:abstractNumId w:val="11"/>
  </w:num>
  <w:num w:numId="5">
    <w:abstractNumId w:val="5"/>
  </w:num>
  <w:num w:numId="6">
    <w:abstractNumId w:val="14"/>
  </w:num>
  <w:num w:numId="7">
    <w:abstractNumId w:val="3"/>
  </w:num>
  <w:num w:numId="8">
    <w:abstractNumId w:val="15"/>
  </w:num>
  <w:num w:numId="9">
    <w:abstractNumId w:val="8"/>
  </w:num>
  <w:num w:numId="10">
    <w:abstractNumId w:val="9"/>
  </w:num>
  <w:num w:numId="11">
    <w:abstractNumId w:val="0"/>
  </w:num>
  <w:num w:numId="12">
    <w:abstractNumId w:val="4"/>
  </w:num>
  <w:num w:numId="13">
    <w:abstractNumId w:val="13"/>
  </w:num>
  <w:num w:numId="14">
    <w:abstractNumId w:val="10"/>
  </w:num>
  <w:num w:numId="15">
    <w:abstractNumId w:val="17"/>
  </w:num>
  <w:num w:numId="16">
    <w:abstractNumId w:val="6"/>
  </w:num>
  <w:num w:numId="17">
    <w:abstractNumId w:val="1"/>
  </w:num>
  <w:num w:numId="1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EDE"/>
    <w:rsid w:val="000032D1"/>
    <w:rsid w:val="000045F9"/>
    <w:rsid w:val="00007AA7"/>
    <w:rsid w:val="00012017"/>
    <w:rsid w:val="00013096"/>
    <w:rsid w:val="00015DFD"/>
    <w:rsid w:val="00017328"/>
    <w:rsid w:val="000209AB"/>
    <w:rsid w:val="00022A0D"/>
    <w:rsid w:val="0002465B"/>
    <w:rsid w:val="00024EC1"/>
    <w:rsid w:val="00026A07"/>
    <w:rsid w:val="00030DCF"/>
    <w:rsid w:val="00032B3F"/>
    <w:rsid w:val="00035469"/>
    <w:rsid w:val="0003557D"/>
    <w:rsid w:val="000401AE"/>
    <w:rsid w:val="00043E3C"/>
    <w:rsid w:val="000458AE"/>
    <w:rsid w:val="00046275"/>
    <w:rsid w:val="00051B01"/>
    <w:rsid w:val="000524E5"/>
    <w:rsid w:val="000558A2"/>
    <w:rsid w:val="00060F74"/>
    <w:rsid w:val="00062CF6"/>
    <w:rsid w:val="00070911"/>
    <w:rsid w:val="00076C77"/>
    <w:rsid w:val="00085456"/>
    <w:rsid w:val="000863C3"/>
    <w:rsid w:val="00090A43"/>
    <w:rsid w:val="00091E9D"/>
    <w:rsid w:val="000A1DBF"/>
    <w:rsid w:val="000A42C7"/>
    <w:rsid w:val="000A5D72"/>
    <w:rsid w:val="000A6827"/>
    <w:rsid w:val="000B084C"/>
    <w:rsid w:val="000B19CF"/>
    <w:rsid w:val="000B267C"/>
    <w:rsid w:val="000B747C"/>
    <w:rsid w:val="000C28F5"/>
    <w:rsid w:val="000C540D"/>
    <w:rsid w:val="000C69EB"/>
    <w:rsid w:val="000D02F8"/>
    <w:rsid w:val="000D2415"/>
    <w:rsid w:val="000D3ACE"/>
    <w:rsid w:val="000D47A3"/>
    <w:rsid w:val="000E242F"/>
    <w:rsid w:val="000E4F72"/>
    <w:rsid w:val="000E77A0"/>
    <w:rsid w:val="000F3B93"/>
    <w:rsid w:val="000F5798"/>
    <w:rsid w:val="000F6018"/>
    <w:rsid w:val="00100036"/>
    <w:rsid w:val="00103D7D"/>
    <w:rsid w:val="0011237D"/>
    <w:rsid w:val="00112B10"/>
    <w:rsid w:val="0012175A"/>
    <w:rsid w:val="001245D8"/>
    <w:rsid w:val="00125D4C"/>
    <w:rsid w:val="001325D7"/>
    <w:rsid w:val="00133147"/>
    <w:rsid w:val="00133EFF"/>
    <w:rsid w:val="0013545D"/>
    <w:rsid w:val="00135AE5"/>
    <w:rsid w:val="0013700C"/>
    <w:rsid w:val="001374B1"/>
    <w:rsid w:val="00142D84"/>
    <w:rsid w:val="00145FF7"/>
    <w:rsid w:val="001464F7"/>
    <w:rsid w:val="00152B8F"/>
    <w:rsid w:val="00156F9F"/>
    <w:rsid w:val="00157E1D"/>
    <w:rsid w:val="001626A1"/>
    <w:rsid w:val="001627E8"/>
    <w:rsid w:val="001632A4"/>
    <w:rsid w:val="00166684"/>
    <w:rsid w:val="0016727A"/>
    <w:rsid w:val="00167711"/>
    <w:rsid w:val="00172CE6"/>
    <w:rsid w:val="001746DC"/>
    <w:rsid w:val="00180FCE"/>
    <w:rsid w:val="0018138B"/>
    <w:rsid w:val="0018389E"/>
    <w:rsid w:val="0018792A"/>
    <w:rsid w:val="00192A22"/>
    <w:rsid w:val="001934D9"/>
    <w:rsid w:val="001A20BA"/>
    <w:rsid w:val="001A4E84"/>
    <w:rsid w:val="001A7DA2"/>
    <w:rsid w:val="001B0500"/>
    <w:rsid w:val="001B170A"/>
    <w:rsid w:val="001B7A5F"/>
    <w:rsid w:val="001C6EE3"/>
    <w:rsid w:val="001D1C97"/>
    <w:rsid w:val="001D3509"/>
    <w:rsid w:val="001D3CBB"/>
    <w:rsid w:val="001D4733"/>
    <w:rsid w:val="001D73B5"/>
    <w:rsid w:val="001E06A9"/>
    <w:rsid w:val="001E0EA2"/>
    <w:rsid w:val="001E69A1"/>
    <w:rsid w:val="001F0990"/>
    <w:rsid w:val="001F411A"/>
    <w:rsid w:val="001F4565"/>
    <w:rsid w:val="001F685C"/>
    <w:rsid w:val="0020302C"/>
    <w:rsid w:val="002060E1"/>
    <w:rsid w:val="00215D5E"/>
    <w:rsid w:val="00217C1D"/>
    <w:rsid w:val="00221BD7"/>
    <w:rsid w:val="00224086"/>
    <w:rsid w:val="0022475D"/>
    <w:rsid w:val="0022514C"/>
    <w:rsid w:val="00231FB1"/>
    <w:rsid w:val="00232797"/>
    <w:rsid w:val="00234C68"/>
    <w:rsid w:val="002357EF"/>
    <w:rsid w:val="00240067"/>
    <w:rsid w:val="00241C29"/>
    <w:rsid w:val="00242B78"/>
    <w:rsid w:val="00245CB0"/>
    <w:rsid w:val="0025286A"/>
    <w:rsid w:val="0025480B"/>
    <w:rsid w:val="00254824"/>
    <w:rsid w:val="00254906"/>
    <w:rsid w:val="00260E5B"/>
    <w:rsid w:val="00263CC1"/>
    <w:rsid w:val="00263D4F"/>
    <w:rsid w:val="0026636A"/>
    <w:rsid w:val="002679F3"/>
    <w:rsid w:val="00270EE1"/>
    <w:rsid w:val="002858A4"/>
    <w:rsid w:val="00286327"/>
    <w:rsid w:val="00287697"/>
    <w:rsid w:val="00292F37"/>
    <w:rsid w:val="002949CE"/>
    <w:rsid w:val="00294E55"/>
    <w:rsid w:val="00295517"/>
    <w:rsid w:val="00295AA4"/>
    <w:rsid w:val="00296258"/>
    <w:rsid w:val="002A0EF4"/>
    <w:rsid w:val="002A1065"/>
    <w:rsid w:val="002B0127"/>
    <w:rsid w:val="002B213E"/>
    <w:rsid w:val="002B2678"/>
    <w:rsid w:val="002B2D9C"/>
    <w:rsid w:val="002B4AF5"/>
    <w:rsid w:val="002B4C41"/>
    <w:rsid w:val="002B4FDE"/>
    <w:rsid w:val="002B5D65"/>
    <w:rsid w:val="002B6534"/>
    <w:rsid w:val="002C633D"/>
    <w:rsid w:val="002C7E38"/>
    <w:rsid w:val="002D0523"/>
    <w:rsid w:val="002D0D93"/>
    <w:rsid w:val="002D2778"/>
    <w:rsid w:val="002D5473"/>
    <w:rsid w:val="002E08B4"/>
    <w:rsid w:val="002E2A14"/>
    <w:rsid w:val="002E479D"/>
    <w:rsid w:val="002E6B97"/>
    <w:rsid w:val="002F066C"/>
    <w:rsid w:val="002F3398"/>
    <w:rsid w:val="002F43F7"/>
    <w:rsid w:val="002F7950"/>
    <w:rsid w:val="00300EFF"/>
    <w:rsid w:val="00301D3C"/>
    <w:rsid w:val="00302250"/>
    <w:rsid w:val="0030477B"/>
    <w:rsid w:val="003053E1"/>
    <w:rsid w:val="003055E4"/>
    <w:rsid w:val="00307760"/>
    <w:rsid w:val="003119E8"/>
    <w:rsid w:val="003201AF"/>
    <w:rsid w:val="00322719"/>
    <w:rsid w:val="003227C5"/>
    <w:rsid w:val="003232A1"/>
    <w:rsid w:val="003232D4"/>
    <w:rsid w:val="0032756A"/>
    <w:rsid w:val="00327FBA"/>
    <w:rsid w:val="003309AB"/>
    <w:rsid w:val="0034017B"/>
    <w:rsid w:val="00343E55"/>
    <w:rsid w:val="00351872"/>
    <w:rsid w:val="00353AEB"/>
    <w:rsid w:val="00353C3D"/>
    <w:rsid w:val="0035633A"/>
    <w:rsid w:val="00360703"/>
    <w:rsid w:val="00362D78"/>
    <w:rsid w:val="00363504"/>
    <w:rsid w:val="00365AC4"/>
    <w:rsid w:val="003665DE"/>
    <w:rsid w:val="003707B5"/>
    <w:rsid w:val="00370ED3"/>
    <w:rsid w:val="00372008"/>
    <w:rsid w:val="003733B9"/>
    <w:rsid w:val="00374B67"/>
    <w:rsid w:val="00381147"/>
    <w:rsid w:val="00384A50"/>
    <w:rsid w:val="003911E6"/>
    <w:rsid w:val="003A2906"/>
    <w:rsid w:val="003A450A"/>
    <w:rsid w:val="003A59B7"/>
    <w:rsid w:val="003B1ACE"/>
    <w:rsid w:val="003B2F4E"/>
    <w:rsid w:val="003B71FF"/>
    <w:rsid w:val="003C0256"/>
    <w:rsid w:val="003C24EC"/>
    <w:rsid w:val="003C4EA3"/>
    <w:rsid w:val="003C61F9"/>
    <w:rsid w:val="003C74F8"/>
    <w:rsid w:val="003D05C3"/>
    <w:rsid w:val="003D1A5E"/>
    <w:rsid w:val="003D225A"/>
    <w:rsid w:val="003E159D"/>
    <w:rsid w:val="003E3D40"/>
    <w:rsid w:val="003F413D"/>
    <w:rsid w:val="003F651E"/>
    <w:rsid w:val="00402025"/>
    <w:rsid w:val="00403C90"/>
    <w:rsid w:val="004103AA"/>
    <w:rsid w:val="004176D1"/>
    <w:rsid w:val="00417AD1"/>
    <w:rsid w:val="00417B14"/>
    <w:rsid w:val="00417D0C"/>
    <w:rsid w:val="00422E23"/>
    <w:rsid w:val="00424133"/>
    <w:rsid w:val="00425E8A"/>
    <w:rsid w:val="00425F62"/>
    <w:rsid w:val="00430A0F"/>
    <w:rsid w:val="004345B7"/>
    <w:rsid w:val="00436C04"/>
    <w:rsid w:val="0043713A"/>
    <w:rsid w:val="00441280"/>
    <w:rsid w:val="00441EDA"/>
    <w:rsid w:val="00444B25"/>
    <w:rsid w:val="004512FE"/>
    <w:rsid w:val="00451C45"/>
    <w:rsid w:val="004557C7"/>
    <w:rsid w:val="004617B8"/>
    <w:rsid w:val="00461E43"/>
    <w:rsid w:val="004717DC"/>
    <w:rsid w:val="00473EBF"/>
    <w:rsid w:val="00474D95"/>
    <w:rsid w:val="0047585D"/>
    <w:rsid w:val="00476463"/>
    <w:rsid w:val="00476C12"/>
    <w:rsid w:val="004776E0"/>
    <w:rsid w:val="004809D6"/>
    <w:rsid w:val="00481B3E"/>
    <w:rsid w:val="00482131"/>
    <w:rsid w:val="004833FF"/>
    <w:rsid w:val="00484B50"/>
    <w:rsid w:val="00485B78"/>
    <w:rsid w:val="0049043E"/>
    <w:rsid w:val="00493A6C"/>
    <w:rsid w:val="00495BA3"/>
    <w:rsid w:val="00496347"/>
    <w:rsid w:val="004A15DA"/>
    <w:rsid w:val="004A1C88"/>
    <w:rsid w:val="004A2FD3"/>
    <w:rsid w:val="004A7427"/>
    <w:rsid w:val="004B0515"/>
    <w:rsid w:val="004B13C9"/>
    <w:rsid w:val="004B3429"/>
    <w:rsid w:val="004B3A8F"/>
    <w:rsid w:val="004C33AF"/>
    <w:rsid w:val="004C41D5"/>
    <w:rsid w:val="004C79E8"/>
    <w:rsid w:val="004D6253"/>
    <w:rsid w:val="004E12CF"/>
    <w:rsid w:val="004E4C69"/>
    <w:rsid w:val="004E5818"/>
    <w:rsid w:val="004F177B"/>
    <w:rsid w:val="004F1E08"/>
    <w:rsid w:val="00500576"/>
    <w:rsid w:val="005005FF"/>
    <w:rsid w:val="00502714"/>
    <w:rsid w:val="00505AEE"/>
    <w:rsid w:val="00511D51"/>
    <w:rsid w:val="00512AA6"/>
    <w:rsid w:val="00521DBB"/>
    <w:rsid w:val="0052233A"/>
    <w:rsid w:val="00522618"/>
    <w:rsid w:val="00522F78"/>
    <w:rsid w:val="00523189"/>
    <w:rsid w:val="005231A0"/>
    <w:rsid w:val="005242E4"/>
    <w:rsid w:val="00524F7E"/>
    <w:rsid w:val="005255F2"/>
    <w:rsid w:val="00525A83"/>
    <w:rsid w:val="0053137C"/>
    <w:rsid w:val="00532C47"/>
    <w:rsid w:val="00546B1A"/>
    <w:rsid w:val="00547C99"/>
    <w:rsid w:val="00547F66"/>
    <w:rsid w:val="00550FD7"/>
    <w:rsid w:val="00554818"/>
    <w:rsid w:val="005548E4"/>
    <w:rsid w:val="00554943"/>
    <w:rsid w:val="00561625"/>
    <w:rsid w:val="005631F6"/>
    <w:rsid w:val="00563972"/>
    <w:rsid w:val="005666EB"/>
    <w:rsid w:val="00566790"/>
    <w:rsid w:val="005667A1"/>
    <w:rsid w:val="00566BE8"/>
    <w:rsid w:val="005735BA"/>
    <w:rsid w:val="00573E0F"/>
    <w:rsid w:val="00581B37"/>
    <w:rsid w:val="005825E0"/>
    <w:rsid w:val="00583A22"/>
    <w:rsid w:val="00587757"/>
    <w:rsid w:val="0059013F"/>
    <w:rsid w:val="00593086"/>
    <w:rsid w:val="005A092E"/>
    <w:rsid w:val="005A1E84"/>
    <w:rsid w:val="005A3574"/>
    <w:rsid w:val="005A3EFF"/>
    <w:rsid w:val="005A3F43"/>
    <w:rsid w:val="005A7FE3"/>
    <w:rsid w:val="005B27F4"/>
    <w:rsid w:val="005B2C18"/>
    <w:rsid w:val="005B36D9"/>
    <w:rsid w:val="005B56F6"/>
    <w:rsid w:val="005B7D6F"/>
    <w:rsid w:val="005C23EE"/>
    <w:rsid w:val="005C2470"/>
    <w:rsid w:val="005C2708"/>
    <w:rsid w:val="005C4EFC"/>
    <w:rsid w:val="005C72C8"/>
    <w:rsid w:val="005D01A6"/>
    <w:rsid w:val="005D37F5"/>
    <w:rsid w:val="005D43A1"/>
    <w:rsid w:val="005D732E"/>
    <w:rsid w:val="005E0E0A"/>
    <w:rsid w:val="005E37F1"/>
    <w:rsid w:val="005E3E19"/>
    <w:rsid w:val="005E46BE"/>
    <w:rsid w:val="005F2B45"/>
    <w:rsid w:val="005F3C50"/>
    <w:rsid w:val="005F4383"/>
    <w:rsid w:val="005F4B04"/>
    <w:rsid w:val="005F796F"/>
    <w:rsid w:val="006003A2"/>
    <w:rsid w:val="006008F1"/>
    <w:rsid w:val="00600FBB"/>
    <w:rsid w:val="006069FB"/>
    <w:rsid w:val="006107D1"/>
    <w:rsid w:val="00611CD2"/>
    <w:rsid w:val="006125A6"/>
    <w:rsid w:val="00613000"/>
    <w:rsid w:val="00616525"/>
    <w:rsid w:val="006171F0"/>
    <w:rsid w:val="0062278C"/>
    <w:rsid w:val="00623FF8"/>
    <w:rsid w:val="0062474C"/>
    <w:rsid w:val="00624D38"/>
    <w:rsid w:val="00625283"/>
    <w:rsid w:val="0063065E"/>
    <w:rsid w:val="00631298"/>
    <w:rsid w:val="00633CD6"/>
    <w:rsid w:val="00634265"/>
    <w:rsid w:val="006351EE"/>
    <w:rsid w:val="00635DB3"/>
    <w:rsid w:val="00637444"/>
    <w:rsid w:val="006374BD"/>
    <w:rsid w:val="00641776"/>
    <w:rsid w:val="00646EA8"/>
    <w:rsid w:val="00651B1A"/>
    <w:rsid w:val="00652A3A"/>
    <w:rsid w:val="0065572F"/>
    <w:rsid w:val="00655F5A"/>
    <w:rsid w:val="0067248E"/>
    <w:rsid w:val="00674057"/>
    <w:rsid w:val="00676E6E"/>
    <w:rsid w:val="0068024C"/>
    <w:rsid w:val="00681CB8"/>
    <w:rsid w:val="00683120"/>
    <w:rsid w:val="0068486C"/>
    <w:rsid w:val="00684DDB"/>
    <w:rsid w:val="00686922"/>
    <w:rsid w:val="006874EC"/>
    <w:rsid w:val="00693E48"/>
    <w:rsid w:val="00694328"/>
    <w:rsid w:val="00694891"/>
    <w:rsid w:val="00697FD0"/>
    <w:rsid w:val="006A3F18"/>
    <w:rsid w:val="006B0838"/>
    <w:rsid w:val="006B0EC9"/>
    <w:rsid w:val="006B5FC4"/>
    <w:rsid w:val="006C374B"/>
    <w:rsid w:val="006C421D"/>
    <w:rsid w:val="006C64B6"/>
    <w:rsid w:val="006C7590"/>
    <w:rsid w:val="006D2EAC"/>
    <w:rsid w:val="006D5CA0"/>
    <w:rsid w:val="006D68C1"/>
    <w:rsid w:val="006D7E82"/>
    <w:rsid w:val="006E16AB"/>
    <w:rsid w:val="006E1986"/>
    <w:rsid w:val="006E27E4"/>
    <w:rsid w:val="006E6CD7"/>
    <w:rsid w:val="006F3265"/>
    <w:rsid w:val="007013FA"/>
    <w:rsid w:val="007054E1"/>
    <w:rsid w:val="00705ECF"/>
    <w:rsid w:val="00707473"/>
    <w:rsid w:val="007103A0"/>
    <w:rsid w:val="00711518"/>
    <w:rsid w:val="007133D0"/>
    <w:rsid w:val="007162BA"/>
    <w:rsid w:val="007163E6"/>
    <w:rsid w:val="00716B7A"/>
    <w:rsid w:val="00721ECE"/>
    <w:rsid w:val="007234FE"/>
    <w:rsid w:val="0072366F"/>
    <w:rsid w:val="00724379"/>
    <w:rsid w:val="0072663D"/>
    <w:rsid w:val="00731B66"/>
    <w:rsid w:val="007337F6"/>
    <w:rsid w:val="00735095"/>
    <w:rsid w:val="00740C16"/>
    <w:rsid w:val="00740D31"/>
    <w:rsid w:val="007433A4"/>
    <w:rsid w:val="0074394E"/>
    <w:rsid w:val="00745516"/>
    <w:rsid w:val="0074679E"/>
    <w:rsid w:val="00747009"/>
    <w:rsid w:val="0074777F"/>
    <w:rsid w:val="00747B11"/>
    <w:rsid w:val="0075012D"/>
    <w:rsid w:val="00753A3D"/>
    <w:rsid w:val="0075651B"/>
    <w:rsid w:val="00760F8E"/>
    <w:rsid w:val="00762AB6"/>
    <w:rsid w:val="00762C85"/>
    <w:rsid w:val="0076353C"/>
    <w:rsid w:val="00763A5C"/>
    <w:rsid w:val="007668C6"/>
    <w:rsid w:val="00772B8E"/>
    <w:rsid w:val="00774BF5"/>
    <w:rsid w:val="00774FB2"/>
    <w:rsid w:val="00775BB5"/>
    <w:rsid w:val="00777176"/>
    <w:rsid w:val="00777E2A"/>
    <w:rsid w:val="00780144"/>
    <w:rsid w:val="00781BA0"/>
    <w:rsid w:val="00784BF8"/>
    <w:rsid w:val="00786261"/>
    <w:rsid w:val="0079029B"/>
    <w:rsid w:val="007907E2"/>
    <w:rsid w:val="00795D7D"/>
    <w:rsid w:val="00795E30"/>
    <w:rsid w:val="00797A54"/>
    <w:rsid w:val="007A00DF"/>
    <w:rsid w:val="007A04BD"/>
    <w:rsid w:val="007A2D4B"/>
    <w:rsid w:val="007A4712"/>
    <w:rsid w:val="007A665A"/>
    <w:rsid w:val="007A6C44"/>
    <w:rsid w:val="007A74C7"/>
    <w:rsid w:val="007A75A9"/>
    <w:rsid w:val="007A75CA"/>
    <w:rsid w:val="007B0C7B"/>
    <w:rsid w:val="007B2E92"/>
    <w:rsid w:val="007B53CB"/>
    <w:rsid w:val="007D0DC4"/>
    <w:rsid w:val="007D30C2"/>
    <w:rsid w:val="007D4A1A"/>
    <w:rsid w:val="007D5204"/>
    <w:rsid w:val="007E1993"/>
    <w:rsid w:val="007E1B9D"/>
    <w:rsid w:val="007E492D"/>
    <w:rsid w:val="007E638F"/>
    <w:rsid w:val="007E708B"/>
    <w:rsid w:val="007F4838"/>
    <w:rsid w:val="007F5136"/>
    <w:rsid w:val="007F58CB"/>
    <w:rsid w:val="007F6B62"/>
    <w:rsid w:val="0080047E"/>
    <w:rsid w:val="00802EA6"/>
    <w:rsid w:val="00805D3F"/>
    <w:rsid w:val="00806D14"/>
    <w:rsid w:val="00807480"/>
    <w:rsid w:val="00810091"/>
    <w:rsid w:val="00813B96"/>
    <w:rsid w:val="008145DC"/>
    <w:rsid w:val="00817AB2"/>
    <w:rsid w:val="0082368E"/>
    <w:rsid w:val="00823D15"/>
    <w:rsid w:val="008249A5"/>
    <w:rsid w:val="00827400"/>
    <w:rsid w:val="00830A8C"/>
    <w:rsid w:val="0083240D"/>
    <w:rsid w:val="008377E5"/>
    <w:rsid w:val="008402FD"/>
    <w:rsid w:val="00845710"/>
    <w:rsid w:val="00851173"/>
    <w:rsid w:val="008530F2"/>
    <w:rsid w:val="008561C8"/>
    <w:rsid w:val="008570FE"/>
    <w:rsid w:val="00861FD0"/>
    <w:rsid w:val="008623C6"/>
    <w:rsid w:val="008658EF"/>
    <w:rsid w:val="00867158"/>
    <w:rsid w:val="008729F1"/>
    <w:rsid w:val="00872C4E"/>
    <w:rsid w:val="0088190B"/>
    <w:rsid w:val="00884828"/>
    <w:rsid w:val="008849BD"/>
    <w:rsid w:val="00890A04"/>
    <w:rsid w:val="00895311"/>
    <w:rsid w:val="00895440"/>
    <w:rsid w:val="0089610E"/>
    <w:rsid w:val="00896D6A"/>
    <w:rsid w:val="00897E34"/>
    <w:rsid w:val="008A0EFC"/>
    <w:rsid w:val="008A5B97"/>
    <w:rsid w:val="008A679A"/>
    <w:rsid w:val="008A7CBA"/>
    <w:rsid w:val="008B1050"/>
    <w:rsid w:val="008B15DE"/>
    <w:rsid w:val="008C5D3E"/>
    <w:rsid w:val="008C785D"/>
    <w:rsid w:val="008D175A"/>
    <w:rsid w:val="008D2BD4"/>
    <w:rsid w:val="008D3970"/>
    <w:rsid w:val="008D5641"/>
    <w:rsid w:val="008D5BB0"/>
    <w:rsid w:val="008D65AF"/>
    <w:rsid w:val="008D716C"/>
    <w:rsid w:val="008D7717"/>
    <w:rsid w:val="008E1A7B"/>
    <w:rsid w:val="008E3EC9"/>
    <w:rsid w:val="008E5A4B"/>
    <w:rsid w:val="008F091E"/>
    <w:rsid w:val="008F4ADE"/>
    <w:rsid w:val="008F5138"/>
    <w:rsid w:val="008F580B"/>
    <w:rsid w:val="00903998"/>
    <w:rsid w:val="00906A9A"/>
    <w:rsid w:val="00907196"/>
    <w:rsid w:val="009077CA"/>
    <w:rsid w:val="00914172"/>
    <w:rsid w:val="0092026D"/>
    <w:rsid w:val="00930041"/>
    <w:rsid w:val="0093246F"/>
    <w:rsid w:val="00934D05"/>
    <w:rsid w:val="00936FBA"/>
    <w:rsid w:val="00942425"/>
    <w:rsid w:val="00944830"/>
    <w:rsid w:val="0094632F"/>
    <w:rsid w:val="00946C3D"/>
    <w:rsid w:val="00947212"/>
    <w:rsid w:val="00947480"/>
    <w:rsid w:val="00952CB9"/>
    <w:rsid w:val="00954D4C"/>
    <w:rsid w:val="00954D7D"/>
    <w:rsid w:val="009626F9"/>
    <w:rsid w:val="009707AF"/>
    <w:rsid w:val="0097112A"/>
    <w:rsid w:val="0097216C"/>
    <w:rsid w:val="0097351A"/>
    <w:rsid w:val="0097410D"/>
    <w:rsid w:val="00984A5D"/>
    <w:rsid w:val="00984D9B"/>
    <w:rsid w:val="009850C9"/>
    <w:rsid w:val="00986263"/>
    <w:rsid w:val="0099238D"/>
    <w:rsid w:val="009953D3"/>
    <w:rsid w:val="0099605E"/>
    <w:rsid w:val="00997000"/>
    <w:rsid w:val="009A1347"/>
    <w:rsid w:val="009A65CF"/>
    <w:rsid w:val="009B58AE"/>
    <w:rsid w:val="009B734C"/>
    <w:rsid w:val="009C135F"/>
    <w:rsid w:val="009C2648"/>
    <w:rsid w:val="009D08D2"/>
    <w:rsid w:val="009D1093"/>
    <w:rsid w:val="009D22EC"/>
    <w:rsid w:val="009D4068"/>
    <w:rsid w:val="009D408A"/>
    <w:rsid w:val="009D6FC7"/>
    <w:rsid w:val="009D7463"/>
    <w:rsid w:val="009D76CD"/>
    <w:rsid w:val="009E5C47"/>
    <w:rsid w:val="009E6B91"/>
    <w:rsid w:val="009F0294"/>
    <w:rsid w:val="00A01A3A"/>
    <w:rsid w:val="00A02A6C"/>
    <w:rsid w:val="00A06638"/>
    <w:rsid w:val="00A06670"/>
    <w:rsid w:val="00A11C7E"/>
    <w:rsid w:val="00A14551"/>
    <w:rsid w:val="00A14C4B"/>
    <w:rsid w:val="00A22016"/>
    <w:rsid w:val="00A23752"/>
    <w:rsid w:val="00A240C8"/>
    <w:rsid w:val="00A259A4"/>
    <w:rsid w:val="00A31C2A"/>
    <w:rsid w:val="00A32EC5"/>
    <w:rsid w:val="00A37FCC"/>
    <w:rsid w:val="00A4060C"/>
    <w:rsid w:val="00A430DA"/>
    <w:rsid w:val="00A43DC6"/>
    <w:rsid w:val="00A459F5"/>
    <w:rsid w:val="00A460A2"/>
    <w:rsid w:val="00A464BC"/>
    <w:rsid w:val="00A47488"/>
    <w:rsid w:val="00A47637"/>
    <w:rsid w:val="00A51524"/>
    <w:rsid w:val="00A51E5F"/>
    <w:rsid w:val="00A5545E"/>
    <w:rsid w:val="00A61711"/>
    <w:rsid w:val="00A6495E"/>
    <w:rsid w:val="00A667A3"/>
    <w:rsid w:val="00A66F93"/>
    <w:rsid w:val="00A67840"/>
    <w:rsid w:val="00A7157F"/>
    <w:rsid w:val="00A73138"/>
    <w:rsid w:val="00A74207"/>
    <w:rsid w:val="00A75A43"/>
    <w:rsid w:val="00A7737E"/>
    <w:rsid w:val="00A779CB"/>
    <w:rsid w:val="00A80525"/>
    <w:rsid w:val="00A83E2E"/>
    <w:rsid w:val="00A83EFB"/>
    <w:rsid w:val="00A83F36"/>
    <w:rsid w:val="00A91FB2"/>
    <w:rsid w:val="00A92E1B"/>
    <w:rsid w:val="00A94BBF"/>
    <w:rsid w:val="00A956B5"/>
    <w:rsid w:val="00A9769C"/>
    <w:rsid w:val="00A97F2E"/>
    <w:rsid w:val="00AA3F91"/>
    <w:rsid w:val="00AA5F51"/>
    <w:rsid w:val="00AB03CF"/>
    <w:rsid w:val="00AB13EC"/>
    <w:rsid w:val="00AB6319"/>
    <w:rsid w:val="00AC05E3"/>
    <w:rsid w:val="00AC69D7"/>
    <w:rsid w:val="00AD1446"/>
    <w:rsid w:val="00AD4873"/>
    <w:rsid w:val="00AD6397"/>
    <w:rsid w:val="00AD74BB"/>
    <w:rsid w:val="00AE09B8"/>
    <w:rsid w:val="00AE2A40"/>
    <w:rsid w:val="00AE4DE3"/>
    <w:rsid w:val="00AE54D5"/>
    <w:rsid w:val="00AE6391"/>
    <w:rsid w:val="00AE745D"/>
    <w:rsid w:val="00AE7FA9"/>
    <w:rsid w:val="00AF207C"/>
    <w:rsid w:val="00AF7B9E"/>
    <w:rsid w:val="00B02474"/>
    <w:rsid w:val="00B05132"/>
    <w:rsid w:val="00B066C1"/>
    <w:rsid w:val="00B071A6"/>
    <w:rsid w:val="00B22576"/>
    <w:rsid w:val="00B2471E"/>
    <w:rsid w:val="00B27ED0"/>
    <w:rsid w:val="00B30217"/>
    <w:rsid w:val="00B32529"/>
    <w:rsid w:val="00B34770"/>
    <w:rsid w:val="00B34792"/>
    <w:rsid w:val="00B371E3"/>
    <w:rsid w:val="00B37293"/>
    <w:rsid w:val="00B405A4"/>
    <w:rsid w:val="00B44871"/>
    <w:rsid w:val="00B45A18"/>
    <w:rsid w:val="00B470BF"/>
    <w:rsid w:val="00B500D0"/>
    <w:rsid w:val="00B5273B"/>
    <w:rsid w:val="00B53797"/>
    <w:rsid w:val="00B553BA"/>
    <w:rsid w:val="00B6152F"/>
    <w:rsid w:val="00B64859"/>
    <w:rsid w:val="00B7732B"/>
    <w:rsid w:val="00B77849"/>
    <w:rsid w:val="00B80440"/>
    <w:rsid w:val="00B8450C"/>
    <w:rsid w:val="00B85B9A"/>
    <w:rsid w:val="00B875D8"/>
    <w:rsid w:val="00B9087B"/>
    <w:rsid w:val="00B93234"/>
    <w:rsid w:val="00B95230"/>
    <w:rsid w:val="00BA16F5"/>
    <w:rsid w:val="00BA3202"/>
    <w:rsid w:val="00BA4B6E"/>
    <w:rsid w:val="00BA6A03"/>
    <w:rsid w:val="00BB1C1E"/>
    <w:rsid w:val="00BB36FC"/>
    <w:rsid w:val="00BB7ED7"/>
    <w:rsid w:val="00BC0198"/>
    <w:rsid w:val="00BC05C2"/>
    <w:rsid w:val="00BC2403"/>
    <w:rsid w:val="00BC4DBE"/>
    <w:rsid w:val="00BC5682"/>
    <w:rsid w:val="00BC57A4"/>
    <w:rsid w:val="00BC7611"/>
    <w:rsid w:val="00BD06E9"/>
    <w:rsid w:val="00BD10C7"/>
    <w:rsid w:val="00BD16B2"/>
    <w:rsid w:val="00BD259B"/>
    <w:rsid w:val="00BD429F"/>
    <w:rsid w:val="00BD7D4F"/>
    <w:rsid w:val="00BD7F19"/>
    <w:rsid w:val="00BE0CEE"/>
    <w:rsid w:val="00BE0FF3"/>
    <w:rsid w:val="00BE3E05"/>
    <w:rsid w:val="00BE63F2"/>
    <w:rsid w:val="00BE6B01"/>
    <w:rsid w:val="00BE75DD"/>
    <w:rsid w:val="00BF4020"/>
    <w:rsid w:val="00BF6BB8"/>
    <w:rsid w:val="00BF7054"/>
    <w:rsid w:val="00BF76F5"/>
    <w:rsid w:val="00C019A2"/>
    <w:rsid w:val="00C01FF4"/>
    <w:rsid w:val="00C031CC"/>
    <w:rsid w:val="00C101D0"/>
    <w:rsid w:val="00C11F43"/>
    <w:rsid w:val="00C1425E"/>
    <w:rsid w:val="00C16D8A"/>
    <w:rsid w:val="00C20DE5"/>
    <w:rsid w:val="00C23B2D"/>
    <w:rsid w:val="00C23E24"/>
    <w:rsid w:val="00C26206"/>
    <w:rsid w:val="00C30424"/>
    <w:rsid w:val="00C35868"/>
    <w:rsid w:val="00C35F81"/>
    <w:rsid w:val="00C42489"/>
    <w:rsid w:val="00C460BA"/>
    <w:rsid w:val="00C531D0"/>
    <w:rsid w:val="00C53A2A"/>
    <w:rsid w:val="00C53AFA"/>
    <w:rsid w:val="00C57765"/>
    <w:rsid w:val="00C6286F"/>
    <w:rsid w:val="00C712EF"/>
    <w:rsid w:val="00C76D46"/>
    <w:rsid w:val="00C77E4F"/>
    <w:rsid w:val="00C819BA"/>
    <w:rsid w:val="00C8486A"/>
    <w:rsid w:val="00C84B57"/>
    <w:rsid w:val="00C86B06"/>
    <w:rsid w:val="00C86EB6"/>
    <w:rsid w:val="00C8790A"/>
    <w:rsid w:val="00C87F0C"/>
    <w:rsid w:val="00C93F01"/>
    <w:rsid w:val="00CA1398"/>
    <w:rsid w:val="00CA1A9F"/>
    <w:rsid w:val="00CA639B"/>
    <w:rsid w:val="00CA73B8"/>
    <w:rsid w:val="00CB0056"/>
    <w:rsid w:val="00CB0BBF"/>
    <w:rsid w:val="00CB1D7A"/>
    <w:rsid w:val="00CB41B9"/>
    <w:rsid w:val="00CB41CD"/>
    <w:rsid w:val="00CB472E"/>
    <w:rsid w:val="00CB55C9"/>
    <w:rsid w:val="00CB6FB9"/>
    <w:rsid w:val="00CC6801"/>
    <w:rsid w:val="00CC7614"/>
    <w:rsid w:val="00CD2D08"/>
    <w:rsid w:val="00CD5DF9"/>
    <w:rsid w:val="00CD6563"/>
    <w:rsid w:val="00CE03F2"/>
    <w:rsid w:val="00CE67F1"/>
    <w:rsid w:val="00CE7B7E"/>
    <w:rsid w:val="00CF194E"/>
    <w:rsid w:val="00CF2A31"/>
    <w:rsid w:val="00CF4202"/>
    <w:rsid w:val="00CF448A"/>
    <w:rsid w:val="00CF4F2D"/>
    <w:rsid w:val="00CF5D69"/>
    <w:rsid w:val="00D00283"/>
    <w:rsid w:val="00D00F0B"/>
    <w:rsid w:val="00D03439"/>
    <w:rsid w:val="00D06663"/>
    <w:rsid w:val="00D10C77"/>
    <w:rsid w:val="00D14929"/>
    <w:rsid w:val="00D16C4C"/>
    <w:rsid w:val="00D17691"/>
    <w:rsid w:val="00D22256"/>
    <w:rsid w:val="00D2334B"/>
    <w:rsid w:val="00D27DE8"/>
    <w:rsid w:val="00D31B5F"/>
    <w:rsid w:val="00D3268F"/>
    <w:rsid w:val="00D33BA1"/>
    <w:rsid w:val="00D35334"/>
    <w:rsid w:val="00D35FB9"/>
    <w:rsid w:val="00D41338"/>
    <w:rsid w:val="00D431F2"/>
    <w:rsid w:val="00D46A40"/>
    <w:rsid w:val="00D50C2E"/>
    <w:rsid w:val="00D51C61"/>
    <w:rsid w:val="00D54E8F"/>
    <w:rsid w:val="00D55AFC"/>
    <w:rsid w:val="00D55CB2"/>
    <w:rsid w:val="00D56B03"/>
    <w:rsid w:val="00D57263"/>
    <w:rsid w:val="00D63B3C"/>
    <w:rsid w:val="00D65131"/>
    <w:rsid w:val="00D6556B"/>
    <w:rsid w:val="00D72B1C"/>
    <w:rsid w:val="00D750F4"/>
    <w:rsid w:val="00D756E8"/>
    <w:rsid w:val="00D8196B"/>
    <w:rsid w:val="00D82AE2"/>
    <w:rsid w:val="00D84BE9"/>
    <w:rsid w:val="00D84F2B"/>
    <w:rsid w:val="00D85D3D"/>
    <w:rsid w:val="00D87114"/>
    <w:rsid w:val="00D904AC"/>
    <w:rsid w:val="00D90D32"/>
    <w:rsid w:val="00D91251"/>
    <w:rsid w:val="00D92300"/>
    <w:rsid w:val="00D95302"/>
    <w:rsid w:val="00DA0A90"/>
    <w:rsid w:val="00DA51C5"/>
    <w:rsid w:val="00DB1B8F"/>
    <w:rsid w:val="00DB259C"/>
    <w:rsid w:val="00DB2988"/>
    <w:rsid w:val="00DB7FAA"/>
    <w:rsid w:val="00DC23A3"/>
    <w:rsid w:val="00DC3AA1"/>
    <w:rsid w:val="00DC44C1"/>
    <w:rsid w:val="00DC703E"/>
    <w:rsid w:val="00DC7E68"/>
    <w:rsid w:val="00DD195C"/>
    <w:rsid w:val="00DD74FC"/>
    <w:rsid w:val="00DE1371"/>
    <w:rsid w:val="00DE425B"/>
    <w:rsid w:val="00DE4EC8"/>
    <w:rsid w:val="00DE533A"/>
    <w:rsid w:val="00DE628F"/>
    <w:rsid w:val="00DF20B3"/>
    <w:rsid w:val="00DF4239"/>
    <w:rsid w:val="00DF559B"/>
    <w:rsid w:val="00E00CDE"/>
    <w:rsid w:val="00E02DC5"/>
    <w:rsid w:val="00E0359B"/>
    <w:rsid w:val="00E05FEF"/>
    <w:rsid w:val="00E11F48"/>
    <w:rsid w:val="00E14193"/>
    <w:rsid w:val="00E22074"/>
    <w:rsid w:val="00E27DBB"/>
    <w:rsid w:val="00E32376"/>
    <w:rsid w:val="00E36984"/>
    <w:rsid w:val="00E404E3"/>
    <w:rsid w:val="00E40E82"/>
    <w:rsid w:val="00E43EE9"/>
    <w:rsid w:val="00E4591E"/>
    <w:rsid w:val="00E478CE"/>
    <w:rsid w:val="00E50FB8"/>
    <w:rsid w:val="00E513B4"/>
    <w:rsid w:val="00E53070"/>
    <w:rsid w:val="00E53A47"/>
    <w:rsid w:val="00E54021"/>
    <w:rsid w:val="00E644D5"/>
    <w:rsid w:val="00E67023"/>
    <w:rsid w:val="00E747C3"/>
    <w:rsid w:val="00E82347"/>
    <w:rsid w:val="00E83C05"/>
    <w:rsid w:val="00E84CBA"/>
    <w:rsid w:val="00E93A8D"/>
    <w:rsid w:val="00EA0FC0"/>
    <w:rsid w:val="00EA161C"/>
    <w:rsid w:val="00EA486E"/>
    <w:rsid w:val="00EA7BED"/>
    <w:rsid w:val="00EA7E1E"/>
    <w:rsid w:val="00ED4858"/>
    <w:rsid w:val="00EE2438"/>
    <w:rsid w:val="00EE2D64"/>
    <w:rsid w:val="00EE496C"/>
    <w:rsid w:val="00EE4EC8"/>
    <w:rsid w:val="00EE511B"/>
    <w:rsid w:val="00EE58DB"/>
    <w:rsid w:val="00EF1FDD"/>
    <w:rsid w:val="00EF24AD"/>
    <w:rsid w:val="00EF42BF"/>
    <w:rsid w:val="00EF6F95"/>
    <w:rsid w:val="00F021C6"/>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75C7"/>
    <w:rsid w:val="00F37F6E"/>
    <w:rsid w:val="00F41DF3"/>
    <w:rsid w:val="00F423D3"/>
    <w:rsid w:val="00F440B7"/>
    <w:rsid w:val="00F46288"/>
    <w:rsid w:val="00F47F16"/>
    <w:rsid w:val="00F52FDC"/>
    <w:rsid w:val="00F5318A"/>
    <w:rsid w:val="00F54542"/>
    <w:rsid w:val="00F54991"/>
    <w:rsid w:val="00F54A3B"/>
    <w:rsid w:val="00F5650E"/>
    <w:rsid w:val="00F57E66"/>
    <w:rsid w:val="00F63006"/>
    <w:rsid w:val="00F6321E"/>
    <w:rsid w:val="00F6348C"/>
    <w:rsid w:val="00F65023"/>
    <w:rsid w:val="00F721BC"/>
    <w:rsid w:val="00F72246"/>
    <w:rsid w:val="00F764A6"/>
    <w:rsid w:val="00F802E1"/>
    <w:rsid w:val="00F80FB8"/>
    <w:rsid w:val="00F83279"/>
    <w:rsid w:val="00F842C6"/>
    <w:rsid w:val="00F852C3"/>
    <w:rsid w:val="00F854C5"/>
    <w:rsid w:val="00F93C5F"/>
    <w:rsid w:val="00F940C1"/>
    <w:rsid w:val="00FA0551"/>
    <w:rsid w:val="00FA070B"/>
    <w:rsid w:val="00FA09A3"/>
    <w:rsid w:val="00FB127F"/>
    <w:rsid w:val="00FB1B12"/>
    <w:rsid w:val="00FB3CFC"/>
    <w:rsid w:val="00FB40AF"/>
    <w:rsid w:val="00FB4CCE"/>
    <w:rsid w:val="00FB570A"/>
    <w:rsid w:val="00FB6234"/>
    <w:rsid w:val="00FB6497"/>
    <w:rsid w:val="00FC1A8A"/>
    <w:rsid w:val="00FC1C9E"/>
    <w:rsid w:val="00FC5B04"/>
    <w:rsid w:val="00FC71AA"/>
    <w:rsid w:val="00FD0648"/>
    <w:rsid w:val="00FD3934"/>
    <w:rsid w:val="00FD4628"/>
    <w:rsid w:val="00FD52B5"/>
    <w:rsid w:val="00FD5380"/>
    <w:rsid w:val="00FD667B"/>
    <w:rsid w:val="00FE685F"/>
    <w:rsid w:val="00FE790C"/>
    <w:rsid w:val="00FE7D2A"/>
    <w:rsid w:val="00FF0C65"/>
    <w:rsid w:val="00FF1E07"/>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003A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02933-C866-41B9-95DB-C7232A99D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5382</TotalTime>
  <Pages>7</Pages>
  <Words>2255</Words>
  <Characters>12858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cp:lastModifiedBy>
  <cp:revision>1610</cp:revision>
  <dcterms:created xsi:type="dcterms:W3CDTF">2024-03-20T08:32:00Z</dcterms:created>
  <dcterms:modified xsi:type="dcterms:W3CDTF">2024-11-08T01:20:00Z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1730259011</vt:lpwstr>
  </property>
</Properties>
</file>